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10FC" w:rsidRDefault="005410FC" w:rsidP="00B25B8B">
      <w:pPr>
        <w:autoSpaceDE w:val="0"/>
        <w:autoSpaceDN w:val="0"/>
        <w:adjustRightInd w:val="0"/>
        <w:jc w:val="right"/>
        <w:outlineLvl w:val="0"/>
      </w:pPr>
      <w:r>
        <w:t>Приложение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0"/>
      </w:pPr>
      <w:r>
        <w:t>к приказу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0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0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0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</w:p>
    <w:p w:rsidR="005410FC" w:rsidRDefault="005410FC" w:rsidP="00B25B8B">
      <w:pPr>
        <w:pStyle w:val="ConsPlusTitle"/>
        <w:jc w:val="center"/>
        <w:outlineLvl w:val="0"/>
      </w:pPr>
      <w:r>
        <w:t>ПОРЯДОК</w:t>
      </w:r>
    </w:p>
    <w:p w:rsidR="005410FC" w:rsidRDefault="005410FC" w:rsidP="00B25B8B">
      <w:pPr>
        <w:pStyle w:val="ConsPlusTitle"/>
        <w:jc w:val="center"/>
        <w:outlineLvl w:val="0"/>
      </w:pPr>
      <w:r>
        <w:t>ОКАЗАНИЯ МЕДИЦИНСКОЙ ПОМОЩИ ВЗРОСЛОМУ НАСЕЛЕНИЮ</w:t>
      </w:r>
    </w:p>
    <w:p w:rsidR="005410FC" w:rsidRDefault="005410FC" w:rsidP="00B25B8B">
      <w:pPr>
        <w:pStyle w:val="ConsPlusTitle"/>
        <w:jc w:val="center"/>
        <w:outlineLvl w:val="0"/>
      </w:pPr>
      <w:r>
        <w:t>ПРИ СТОМАТОЛОГИЧЕСКИХ ЗАБОЛЕВАНИЯХ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1. Настоящий Порядок устанавливает правила оказания медицинской помощи взрослому населению при стоматологических заболеваниях медицинскими организациями, независимо от их организационно-правовой формы.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2. Оказание медицинской помощи взрослому населению осуществляется при стоматологических заболеваниях зубов, пародонта, слизистой оболочки рта, языка, слюнных желез, челюстей, лица и головы, включающих: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кариозные, некариозные и другие поражения зубов;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острые, хронические и специфические воспалительные заболевания, острую и хроническую травму, приобретенные дефекты и деформации, онкологические заболевания пародонта, слизистой оболочки рта, языка, слюнных желез, челюстей, лица и головы;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аномалии и дефекты развития зубов, челюстей, лица и головы, их предпосылки и последствия.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3. Медицинская помощь взрослому населению при стоматологических заболеваниях оказывается в виде: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скорой медицинской помощи;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первичной медико-санитарной помощи;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специализированной, в том числе высокотехнологичной, медицинской помощи.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4. Медицинская помощь взрослому населению при стоматологических заболеваниях предусматривает выполнение необходимых профилактических, диагностических, лечебных и реабилитационных мероприятий и оказывается в соответствии с установленными стандартами медицинской помощи.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5. Медицинская помощь взрослому населению при стоматологических заболеваниях и состояниях, представляющих угрозу жизни, оказывается в экстренной форме.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6. В рамках скорой, в том числе скорой специализированной, медицинской помощи медицинская помощь взрослому населению при стоматологических заболеваниях оказывается фельдшерскими выездными бригадами скорой медицинской помощи, врачебными выездными бригадами скорой медицинской помощи в соответствии с </w:t>
      </w:r>
      <w:hyperlink r:id="rId4" w:history="1">
        <w:r>
          <w:rPr>
            <w:color w:val="0000FF"/>
          </w:rPr>
          <w:t>приказом</w:t>
        </w:r>
      </w:hyperlink>
      <w:r>
        <w:t xml:space="preserve"> Минздравсоцразвития России от 01.11.2004 N 179 "Об утверждении порядка оказания скорой медицинской помощи" (зарегистрирован Минюстом России 23.11.2004 N 6136).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При оказании скорой медицинской помощи в случае необходимости осуществляется медицинская эвакуация.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7. Первичная медико-санитарная помощь взрослому населению при стоматологических заболеваниях в амбулаторных условиях оказывается: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врачами-стоматологами (врачами-стоматологами общей практики), врачами-стоматологами-терапевтами, врачами-стоматологами-хирургами, врачами-стоматологами-ортопедами, врачами-ортодонтами, врачами - челюстно-лицевыми хирургами (далее - врачи стоматологического профиля), зубными врачами, гигиенистами стоматологическими, зубными техниками;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фельдшерами и врачами других специальностей.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При выявлении признаков стоматологического заболевания медицинскими работниками, указанными в </w:t>
      </w:r>
      <w:hyperlink r:id="rId5" w:history="1">
        <w:r>
          <w:rPr>
            <w:color w:val="0000FF"/>
          </w:rPr>
          <w:t>абзаце 3</w:t>
        </w:r>
      </w:hyperlink>
      <w:r>
        <w:t xml:space="preserve"> настоящего пункта, после проведения мероприятий, направленных на устранение состояний, представляющих угрозу жизни, и на устранение боли, пациент направляется в медицинскую организацию для оказания медицинской помощи врачами стоматологического профиля.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8. Профилактика стоматологических заболеваний осуществляется медицинскими организациями, оказывающими медицинскую помощь взрослому населению при стоматологических заболеваниях, и включает в себя профилактические мероприятия, в том числе профилактические медицинские осмотры, которые рекомендуется проводить 1 раз в год.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9. Медицинская помощь взрослому населению при стоматологических заболеваниях в условиях стационара оказывается в стоматологических отделениях, отделениях челюстно-лицевой хирургии и в других профильных отделениях медицинских организаций.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Медицинская помощь взрослому населению при стоматологических заболеваниях в условиях стационара оказывается врачами стоматологического профиля либо иными врачами - специалистами отделений, куда госпитализирован пациент, с участием врачей стоматологического профиля.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10. В случае возникновения стоматологического заболевания у пациента, находящегося на лечении в условиях стационара в медицинских организациях с заболеваниями иного профиля, стоматологическая помощь оказывается приглашенными врачами стоматологического профиля.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11. Специализированная, в том числе высокотехнологичная, медицинская помощь взрослому населению при стоматологических заболеваниях оказывается в стационарных условиях и в условиях дневного стационара врачами стоматологического профиля.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>При наличии медицинских показаний к высокотехнологичным видам медицинской помощи такая помощь оказывается взрослому населению при стоматологических заболеваниях в соответствии с установленным порядком оказания высокотехнологичной медицинской помощи.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12. Медицинские организации, оказывающие медицинскую помощь взрослому населению при стоматологических заболеваниях, осуществляют свою деятельность в соответствии с </w:t>
      </w:r>
      <w:hyperlink r:id="rId6" w:history="1">
        <w:r>
          <w:rPr>
            <w:color w:val="0000FF"/>
          </w:rPr>
          <w:t>приложениями N 1</w:t>
        </w:r>
      </w:hyperlink>
      <w:r>
        <w:t xml:space="preserve"> - </w:t>
      </w:r>
      <w:hyperlink r:id="rId7" w:history="1">
        <w:r>
          <w:rPr>
            <w:color w:val="0000FF"/>
          </w:rPr>
          <w:t>14</w:t>
        </w:r>
      </w:hyperlink>
      <w:r>
        <w:t xml:space="preserve"> к настоящему Порядку.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  <w:r>
        <w:t xml:space="preserve">13. В случае выявления в ходе оказания медицинской помощи взрослому населению при стоматологических заболеваниях симптомов онкологического заболевания медицинская помощь пациенту оказывается в соответствии с </w:t>
      </w:r>
      <w:hyperlink r:id="rId8" w:history="1">
        <w:r>
          <w:rPr>
            <w:color w:val="0000FF"/>
          </w:rPr>
          <w:t>Порядком</w:t>
        </w:r>
      </w:hyperlink>
      <w:r>
        <w:t xml:space="preserve"> оказания медицинской помощи онкологическим больным, утвержденным приказом Министерства здравоохранения и социального развития Российской Федерации от 03.12.2009 N 944н (зарегистрирован Минюстом России 15.12.2009 N 15605).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0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1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ПОЛОЖЕНИЕ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ОБ ОРГАНИЗАЦИИ ДЕЯТЕЛЬНОСТИ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1. Настоящее Положение регулирует вопросы организации деятельности стоматологической поликлиники медицинской организации, оказывающей медицинскую помощь больным стоматологическими заболеваниями в амбулаторных условиях (далее - стоматологическая поликлиника).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2. Стоматологическая поликлиника является самостоятельной медицинской организацией либо структурным подразделением многопрофильной медицинской организации, организуется для оказания первичной медико-санитарной и специализированной медицинской помощи в соответствии с Порядком оказания медицинской помощи взрослому населению при стоматологических заболеваниях, утвержденным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3. Организационная структура и штатная численность медицинского и другого персонала стоматологической поликлиники определяется с учетом численности обслуживаемого населения, структуры заболеваемости и иных особенностей и потребностей в оказании стоматологической помощи населению, объема оказываемой медицинской помощи.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Для стоматологических поликлиник государственной и муниципальной систем здравоохранения штатная численность медицинского и другого персонала устанавливается с учетом рекомендуемых штатных нормативов медицинского и другого персонала согласно </w:t>
      </w:r>
      <w:hyperlink r:id="rId9" w:history="1">
        <w:r>
          <w:rPr>
            <w:color w:val="0000FF"/>
          </w:rPr>
          <w:t>приложению N 6</w:t>
        </w:r>
      </w:hyperlink>
      <w:r>
        <w:t xml:space="preserve"> к Порядку оказания медицинской помощи взрослому населению при стоматологических заболеваниях, утвержденному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4. Оснащение стоматологической поликлиники осуществляется в соответствии со стандартом оснащения стоматологической поликлиники согласно </w:t>
      </w:r>
      <w:hyperlink r:id="rId10" w:history="1">
        <w:r>
          <w:rPr>
            <w:color w:val="0000FF"/>
          </w:rPr>
          <w:t>приложению N 11</w:t>
        </w:r>
      </w:hyperlink>
      <w:r>
        <w:t xml:space="preserve"> к Порядку оказания медицинской помощи взрослому населению при стоматологических заболеваниях, утвержденному настоящим приказом, в зависимости от объема и вида оказываемой медицинской помощи.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5. Для обеспечения функций стоматологической поликлиники в ее структуре рекомендуется предусматривать следующие подразделения: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смотровой кабинет;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отделение (кабинет) общей практики, включая мобильные стоматологические кабинеты;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лечебно-профилактическое отделение, включающее в том числе стоматологические кабинеты в образовательных учреждениях среднего, высшего и послевузовского профессионального образования, призывных пунктах, на предприятиях и в организациях;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отделение (кабинет) терапевтической стоматологии с кабинетами пародонтологии, эндодонтии и лечения заболеваний слизистой оболочки рта;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отделение (кабинет) хирургической стоматологии;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отделение (кабинет) ортопедической стоматологии;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ортодонтическое отделение (кабинет);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отделение (кабинет) анестезиологии и реанимации;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рентгенологическое отделение (кабинет);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физиотерапевтический кабинет (отделение);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кабинет гигиены;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кабинет функциональной диагностики в стоматологии;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регистратуру;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организационно-методический кабинет;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централизованное стерилизационное отделение (блок);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стоматологическую (зуботехническую) лабораторию;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кабинет медицинской статистики;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административно-хозяйственную часть;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технические службы;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иные отделы, отвечающие уставным целям медицинской организации (в том числе сервисный отдел, отдел программного обеспечения, юридический отдел).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6. В структуру стоматологической поликлиники могут включаться детские стоматологические отделения (кабинеты), деятельность которых осуществляется в соответствии с </w:t>
      </w:r>
      <w:hyperlink r:id="rId11" w:history="1">
        <w:r>
          <w:rPr>
            <w:color w:val="0000FF"/>
          </w:rPr>
          <w:t>Порядком</w:t>
        </w:r>
      </w:hyperlink>
      <w:r>
        <w:t xml:space="preserve"> оказания медицинской помощи детям, страдающим стоматологическими заболеваниями, утвержденным приказом Минздравсоцразвития России от 03.12.2009 N 946н (зарегистрирован Минюстом России 10.02.2010 N 16348), с учетом территориальных особенностей и потребностей в оказании медицинской помощи детям, страдающим стоматологическими заболеваниями.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7. На должность руководителя стоматологической поликлиники назначается специалист с высшим медицинским образованием, соответствующий Квалификационным </w:t>
      </w:r>
      <w:hyperlink r:id="rId12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специальностям "стоматология", "</w:t>
      </w:r>
      <w:hyperlink r:id="rId13" w:history="1">
        <w:r>
          <w:rPr>
            <w:color w:val="0000FF"/>
          </w:rPr>
          <w:t>стоматология</w:t>
        </w:r>
      </w:hyperlink>
      <w:r>
        <w:t xml:space="preserve"> общей практики", "</w:t>
      </w:r>
      <w:hyperlink r:id="rId14" w:history="1">
        <w:r>
          <w:rPr>
            <w:color w:val="0000FF"/>
          </w:rPr>
          <w:t>стоматология</w:t>
        </w:r>
      </w:hyperlink>
      <w:r>
        <w:t xml:space="preserve"> детская", </w:t>
      </w:r>
      <w:hyperlink r:id="rId15" w:history="1">
        <w:r>
          <w:rPr>
            <w:color w:val="0000FF"/>
          </w:rPr>
          <w:t>"ортодонтия"</w:t>
        </w:r>
      </w:hyperlink>
      <w:r>
        <w:t>, "</w:t>
      </w:r>
      <w:hyperlink r:id="rId16" w:history="1">
        <w:r>
          <w:rPr>
            <w:color w:val="0000FF"/>
          </w:rPr>
          <w:t>стоматология</w:t>
        </w:r>
      </w:hyperlink>
      <w:r>
        <w:t xml:space="preserve"> терапевтическая", "</w:t>
      </w:r>
      <w:hyperlink r:id="rId17" w:history="1">
        <w:r>
          <w:rPr>
            <w:color w:val="0000FF"/>
          </w:rPr>
          <w:t>стоматология</w:t>
        </w:r>
      </w:hyperlink>
      <w:r>
        <w:t xml:space="preserve"> ортопедическая", "</w:t>
      </w:r>
      <w:hyperlink r:id="rId18" w:history="1">
        <w:r>
          <w:rPr>
            <w:color w:val="0000FF"/>
          </w:rPr>
          <w:t>стоматология</w:t>
        </w:r>
      </w:hyperlink>
      <w:r>
        <w:t xml:space="preserve"> хирургическая", "челюстно-лицевая </w:t>
      </w:r>
      <w:hyperlink r:id="rId19" w:history="1">
        <w:r>
          <w:rPr>
            <w:color w:val="0000FF"/>
          </w:rPr>
          <w:t>хирургия</w:t>
        </w:r>
      </w:hyperlink>
      <w:r>
        <w:t>", "</w:t>
      </w:r>
      <w:hyperlink r:id="rId20" w:history="1">
        <w:r>
          <w:rPr>
            <w:color w:val="0000FF"/>
          </w:rPr>
          <w:t>организация</w:t>
        </w:r>
      </w:hyperlink>
      <w:r>
        <w:t xml:space="preserve"> здравоохранения и общественное здоровье", а также Квалификационным </w:t>
      </w:r>
      <w:hyperlink r:id="rId21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8. На должность заведующего профильным отделением (кабинетом) стоматологической поликлиники назначается специалист, соответствующий Квалификационным </w:t>
      </w:r>
      <w:hyperlink r:id="rId22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специальности, соответствующей профилю отделения (кабинета), а также Квалификационным </w:t>
      </w:r>
      <w:hyperlink r:id="rId23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9. На должность врача-стоматолога профильного отделения (кабинета) стоматологической поликлиники назначается специалист соответствующего стоматологического профиля, соответствующий Квалификационным </w:t>
      </w:r>
      <w:hyperlink r:id="rId24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специальностям "стоматология", "</w:t>
      </w:r>
      <w:hyperlink r:id="rId25" w:history="1">
        <w:r>
          <w:rPr>
            <w:color w:val="0000FF"/>
          </w:rPr>
          <w:t>стоматология</w:t>
        </w:r>
      </w:hyperlink>
      <w:r>
        <w:t xml:space="preserve"> общей практики", "</w:t>
      </w:r>
      <w:hyperlink r:id="rId26" w:history="1">
        <w:r>
          <w:rPr>
            <w:color w:val="0000FF"/>
          </w:rPr>
          <w:t>стоматология</w:t>
        </w:r>
      </w:hyperlink>
      <w:r>
        <w:t xml:space="preserve"> детская", </w:t>
      </w:r>
      <w:hyperlink r:id="rId27" w:history="1">
        <w:r>
          <w:rPr>
            <w:color w:val="0000FF"/>
          </w:rPr>
          <w:t>"ортодонтия"</w:t>
        </w:r>
      </w:hyperlink>
      <w:r>
        <w:t xml:space="preserve">, </w:t>
      </w:r>
      <w:hyperlink r:id="rId28" w:history="1">
        <w:r>
          <w:rPr>
            <w:color w:val="0000FF"/>
          </w:rPr>
          <w:t>"стоматология терапевтическая"</w:t>
        </w:r>
      </w:hyperlink>
      <w:r>
        <w:t>, "</w:t>
      </w:r>
      <w:hyperlink r:id="rId29" w:history="1">
        <w:r>
          <w:rPr>
            <w:color w:val="0000FF"/>
          </w:rPr>
          <w:t>стоматология</w:t>
        </w:r>
      </w:hyperlink>
      <w:r>
        <w:t xml:space="preserve"> хирургическая", "</w:t>
      </w:r>
      <w:hyperlink r:id="rId30" w:history="1">
        <w:r>
          <w:rPr>
            <w:color w:val="0000FF"/>
          </w:rPr>
          <w:t>стоматология</w:t>
        </w:r>
      </w:hyperlink>
      <w:r>
        <w:t xml:space="preserve"> ортопедическая", а также Квалификационным </w:t>
      </w:r>
      <w:hyperlink r:id="rId31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10. На должность медицинской сестры стоматологической поликлиники назначается специалист, соответствующий Квалификационным </w:t>
      </w:r>
      <w:hyperlink r:id="rId32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18247), по специальности "медицинская </w:t>
      </w:r>
      <w:hyperlink r:id="rId33" w:history="1">
        <w:r>
          <w:rPr>
            <w:color w:val="0000FF"/>
          </w:rPr>
          <w:t>сестра</w:t>
        </w:r>
      </w:hyperlink>
      <w:r>
        <w:t>".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11. На должность гигиениста стоматологического стоматологической поликлиники назначается специалист, соответствующий Квалификационным </w:t>
      </w:r>
      <w:hyperlink r:id="rId34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18247), по специальности "</w:t>
      </w:r>
      <w:hyperlink r:id="rId35" w:history="1">
        <w:r>
          <w:rPr>
            <w:color w:val="0000FF"/>
          </w:rPr>
          <w:t>гигиенист</w:t>
        </w:r>
      </w:hyperlink>
      <w:r>
        <w:t xml:space="preserve"> стоматологический".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12. На должность зубного врача стоматологической поликлиники назначается специалист, соответствующий Квалификационным </w:t>
      </w:r>
      <w:hyperlink r:id="rId36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18247), по специальности "зубной </w:t>
      </w:r>
      <w:hyperlink r:id="rId37" w:history="1">
        <w:r>
          <w:rPr>
            <w:color w:val="0000FF"/>
          </w:rPr>
          <w:t>врач</w:t>
        </w:r>
      </w:hyperlink>
      <w:r>
        <w:t>".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13. На должность зубного техника стоматологической поликлиники назначается специалист, соответствующий Квалификационным </w:t>
      </w:r>
      <w:hyperlink r:id="rId38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18247), по специальности "зубной </w:t>
      </w:r>
      <w:hyperlink r:id="rId39" w:history="1">
        <w:r>
          <w:rPr>
            <w:color w:val="0000FF"/>
          </w:rPr>
          <w:t>техник</w:t>
        </w:r>
      </w:hyperlink>
      <w:r>
        <w:t>".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14. Функции стоматологической поликлиники: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организация и проведение профилактических медицинских осмотров и санации рта взрослого населения в учреждениях среднего, высшего и послевузовского профессионального образования, призывных пунктах, на предприятиях и в организациях;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оказание экстренной стоматологической помощи взрослому населению при острых заболеваниях и травмах челюстно-лицевой области;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оказание первичной медико-санитарной и (или) специализированной стоматологической помощи взрослому населению при стоматологических заболеваниях;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организация диспансерного наблюдения за взрослым населением при стоматологических заболеваниях с оценкой уровня стоматологического здоровья;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направление в установленном порядке взрослого населения при стоматологических заболеваниях на стационарное лечение в специализированные челюстно-лицевые и (или) стоматологические отделения;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проведение ортопедического лечения взрослого населения с врожденными и приобретенными дефектами зубов, зубных рядов, альвеолярных отростков, челюстей и лица;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проведение комплексного ортодонтического лечения взрослого населения с зубочелюстно-лицевыми аномалиями и деформациями;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экспертиза временной нетрудоспособности, выдача листков нетрудоспособности и рекомендаций по рациональному трудоустройству, направление в медико-социальные экспертные комиссии лиц с признаками стойкой утраты трудоспособности;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анализ стоматологической заболеваемости взрослого населения и разработку мероприятий по снижению и устранению причин, способствующих возникновению заболеваний и их осложнений;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внедрение современных методов профилактики, диагностики и лечения стоматологических заболеваний челюстно-лицевой области;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проведение санитарно-просветительской работы среди населения, в том числе с привлечением среднего медицинского персонала медицинских организаций, с использованием средств массовой информации;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ведение учетной и отчетной медицинской документации и представление отчетов о деятельности, сбор данных для регистров, ведение которых предусмотрено законодательством Российской Федерации.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2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ПОЛОЖЕНИЕ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ОБ ОРГАНИЗАЦИИ ДЕЯТЕЛЬНОСТИ ОТДЕЛЕНИЙ (КАБИНЕТОВ,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ЛАБОРАТОРИИ) СТОМАТОЛОГИЧЕСКОГО ПРОФИЛЯ В МЕДИЦИНСКИХ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ОРГАНИЗАЦИЯХ, ОКАЗЫВАЮЩИХ АМБУЛАТОРНУЮ МЕДИЦИНСКУЮ ПОМОЩЬ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1. Настоящее Положение регулирует вопросы организации деятельности отделений (кабинетов, лаборатории) стоматологического профиля в медицинских организациях, оказывающих амбулаторную медицинскую помощь (далее - стоматологическое отделение (кабинет, лаборатория)).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2. Стоматологическое отделение (кабинет, лаборатория) организуется как структурное подразделение медицинской организации, оказывающей первичную медико-санитарную помощь в амбулаторных условиях.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3. Оснащение стоматологического отделения (кабинета, лаборатории) медицинских организаций осуществляется в соответствии со стандартом оснащения стоматологического отделения (кабинета, лаборатории) согласно </w:t>
      </w:r>
      <w:hyperlink r:id="rId40" w:history="1">
        <w:r>
          <w:rPr>
            <w:color w:val="0000FF"/>
          </w:rPr>
          <w:t>приложению N 12</w:t>
        </w:r>
      </w:hyperlink>
      <w:r>
        <w:t xml:space="preserve"> к Порядку оказания медицинской помощи взрослому населению Российской Федерации при стоматологических заболеваниях, утвержденному настоящим приказом, в зависимости от объема оказываемой медицинской помощи.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4. Структура и штатная численность медицинского и иного персонала стоматологического отделения (кабинета, лаборатории) утверждается в зависимости от объема оказываемой медицинской помощи.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Для медицинских организаций государственной и муниципальной систем здравоохранения штатная численность медицинского и другого персонала устанавливается с учетом рекомендуемых штатных нормативов медицинского и другого персонала согласно </w:t>
      </w:r>
      <w:hyperlink r:id="rId41" w:history="1">
        <w:r>
          <w:rPr>
            <w:color w:val="0000FF"/>
          </w:rPr>
          <w:t>приложению N 7</w:t>
        </w:r>
      </w:hyperlink>
      <w:r>
        <w:t xml:space="preserve"> к Порядку оказания медицинской помощи взрослому населению при стоматологических заболеваниях, утвержденному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5. Заведующий стоматологическим отделением (кабинетом, лаборатории) назначается на должность и освобождается от нее руководителем медицинской организации. На должность заведующего стоматологическим отделением (кабинетом, лаборатории) назначается специалист, соответствующий Квалификационным </w:t>
      </w:r>
      <w:hyperlink r:id="rId42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09.07.2009, N 14292), по специальностям "стоматология", "</w:t>
      </w:r>
      <w:hyperlink r:id="rId43" w:history="1">
        <w:r>
          <w:rPr>
            <w:color w:val="0000FF"/>
          </w:rPr>
          <w:t>стоматология</w:t>
        </w:r>
      </w:hyperlink>
      <w:r>
        <w:t xml:space="preserve"> общей практики", "</w:t>
      </w:r>
      <w:hyperlink r:id="rId44" w:history="1">
        <w:r>
          <w:rPr>
            <w:color w:val="0000FF"/>
          </w:rPr>
          <w:t>стоматология</w:t>
        </w:r>
      </w:hyperlink>
      <w:r>
        <w:t xml:space="preserve"> детская", </w:t>
      </w:r>
      <w:hyperlink r:id="rId45" w:history="1">
        <w:r>
          <w:rPr>
            <w:color w:val="0000FF"/>
          </w:rPr>
          <w:t>"ортодонтия"</w:t>
        </w:r>
      </w:hyperlink>
      <w:r>
        <w:t>, "</w:t>
      </w:r>
      <w:hyperlink r:id="rId46" w:history="1">
        <w:r>
          <w:rPr>
            <w:color w:val="0000FF"/>
          </w:rPr>
          <w:t>стоматология</w:t>
        </w:r>
      </w:hyperlink>
      <w:r>
        <w:t xml:space="preserve"> терапевтическая", "</w:t>
      </w:r>
      <w:hyperlink r:id="rId47" w:history="1">
        <w:r>
          <w:rPr>
            <w:color w:val="0000FF"/>
          </w:rPr>
          <w:t>стоматология</w:t>
        </w:r>
      </w:hyperlink>
      <w:r>
        <w:t xml:space="preserve"> ортопедическая", "</w:t>
      </w:r>
      <w:hyperlink r:id="rId48" w:history="1">
        <w:r>
          <w:rPr>
            <w:color w:val="0000FF"/>
          </w:rPr>
          <w:t>стоматология</w:t>
        </w:r>
      </w:hyperlink>
      <w:r>
        <w:t xml:space="preserve"> хирургическая", "челюстно-лицевая </w:t>
      </w:r>
      <w:hyperlink r:id="rId49" w:history="1">
        <w:r>
          <w:rPr>
            <w:color w:val="0000FF"/>
          </w:rPr>
          <w:t>хирургия</w:t>
        </w:r>
      </w:hyperlink>
      <w:r>
        <w:t>", "</w:t>
      </w:r>
      <w:hyperlink r:id="rId50" w:history="1">
        <w:r>
          <w:rPr>
            <w:color w:val="0000FF"/>
          </w:rPr>
          <w:t>организация</w:t>
        </w:r>
      </w:hyperlink>
      <w:r>
        <w:t xml:space="preserve"> здравоохранения и общественное здоровье", а также Квалификационным </w:t>
      </w:r>
      <w:hyperlink r:id="rId51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6. На должность врача-стоматолога стоматологического отделения (кабинета, лаборатории) назначается специалист, соответствующий Квалификационным </w:t>
      </w:r>
      <w:hyperlink r:id="rId52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09.07.2009, N 14292), по специальностям "стоматология", "</w:t>
      </w:r>
      <w:hyperlink r:id="rId53" w:history="1">
        <w:r>
          <w:rPr>
            <w:color w:val="0000FF"/>
          </w:rPr>
          <w:t>стоматология</w:t>
        </w:r>
      </w:hyperlink>
      <w:r>
        <w:t xml:space="preserve"> общей практики", "</w:t>
      </w:r>
      <w:hyperlink r:id="rId54" w:history="1">
        <w:r>
          <w:rPr>
            <w:color w:val="0000FF"/>
          </w:rPr>
          <w:t>стоматология</w:t>
        </w:r>
      </w:hyperlink>
      <w:r>
        <w:t xml:space="preserve"> детская", </w:t>
      </w:r>
      <w:hyperlink r:id="rId55" w:history="1">
        <w:r>
          <w:rPr>
            <w:color w:val="0000FF"/>
          </w:rPr>
          <w:t>"ортодонтия"</w:t>
        </w:r>
      </w:hyperlink>
      <w:r>
        <w:t>, "</w:t>
      </w:r>
      <w:hyperlink r:id="rId56" w:history="1">
        <w:r>
          <w:rPr>
            <w:color w:val="0000FF"/>
          </w:rPr>
          <w:t>стоматология</w:t>
        </w:r>
      </w:hyperlink>
      <w:r>
        <w:t xml:space="preserve"> терапевтическая", "</w:t>
      </w:r>
      <w:hyperlink r:id="rId57" w:history="1">
        <w:r>
          <w:rPr>
            <w:color w:val="0000FF"/>
          </w:rPr>
          <w:t>стоматология</w:t>
        </w:r>
      </w:hyperlink>
      <w:r>
        <w:t xml:space="preserve"> ортопедическая", "</w:t>
      </w:r>
      <w:hyperlink r:id="rId58" w:history="1">
        <w:r>
          <w:rPr>
            <w:color w:val="0000FF"/>
          </w:rPr>
          <w:t>стоматология</w:t>
        </w:r>
      </w:hyperlink>
      <w:r>
        <w:t xml:space="preserve"> хирургическая", "челюстно-лицевая </w:t>
      </w:r>
      <w:hyperlink r:id="rId59" w:history="1">
        <w:r>
          <w:rPr>
            <w:color w:val="0000FF"/>
          </w:rPr>
          <w:t>хирургия</w:t>
        </w:r>
      </w:hyperlink>
      <w:r>
        <w:t xml:space="preserve">", а также Квалификационным </w:t>
      </w:r>
      <w:hyperlink r:id="rId60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7. На должность медицинской </w:t>
      </w:r>
      <w:hyperlink r:id="rId61" w:history="1">
        <w:r>
          <w:rPr>
            <w:color w:val="0000FF"/>
          </w:rPr>
          <w:t>сестры</w:t>
        </w:r>
      </w:hyperlink>
      <w:r>
        <w:t xml:space="preserve"> стоматологического отделения (кабинета, лаборатории) назначается специалист, соответствующий Квалификационным </w:t>
      </w:r>
      <w:hyperlink r:id="rId62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8. На должность гигиениста стоматологического стоматологического отделения (кабинета, лаборатории) назначается специалист, соответствующий Квалификационным </w:t>
      </w:r>
      <w:hyperlink r:id="rId63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9. На должность зубного </w:t>
      </w:r>
      <w:hyperlink r:id="rId64" w:history="1">
        <w:r>
          <w:rPr>
            <w:color w:val="0000FF"/>
          </w:rPr>
          <w:t>врача</w:t>
        </w:r>
      </w:hyperlink>
      <w:r>
        <w:t xml:space="preserve"> стоматологического отделения (кабинета, лаборатории) назначается специалист, соответствующий Квалификационным характеристикам должностей работников в сфере здравоохранения, утвержденным приказом Минздравсоцразвития России от 23.07.2010 N 541н (зарегистрирован Минюстом России 25.08.2010, N 18247), должности "медицинская </w:t>
      </w:r>
      <w:hyperlink r:id="rId65" w:history="1">
        <w:r>
          <w:rPr>
            <w:color w:val="0000FF"/>
          </w:rPr>
          <w:t>сестра</w:t>
        </w:r>
      </w:hyperlink>
      <w:r>
        <w:t xml:space="preserve">", "зубной </w:t>
      </w:r>
      <w:hyperlink r:id="rId66" w:history="1">
        <w:r>
          <w:rPr>
            <w:color w:val="0000FF"/>
          </w:rPr>
          <w:t>врач</w:t>
        </w:r>
      </w:hyperlink>
      <w:r>
        <w:t>".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10. На должность зубного </w:t>
      </w:r>
      <w:hyperlink r:id="rId67" w:history="1">
        <w:r>
          <w:rPr>
            <w:color w:val="0000FF"/>
          </w:rPr>
          <w:t>техника</w:t>
        </w:r>
      </w:hyperlink>
      <w:r>
        <w:t xml:space="preserve"> стоматологического отделения (кабинета, лаборатории) назначается специалист, соответствующий Квалификационным </w:t>
      </w:r>
      <w:hyperlink r:id="rId68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11. Функции стоматологического отделения (кабинета, лаборатории):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организация лечебно-диагностического процесса при стоматологических заболеваниях;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организация и проведение профилактических осмотров и санации рта прикрепленного контингента, в том числе в образовательных учреждениях среднего, высшего и послевузовского профессионального образования, призывных пунктах, на предприятиях и в организациях;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диспансерное наблюдение за пациентами с патологией зубочелюстной системы и анализ его эффективности с оценкой уровня стоматологического здоровья;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выявление пациентов с зубочелюстно-лицевыми аномалиями, деформациями и предпосылками их развития, дефектами коронок зубов и зубных рядов с последующим их направлением в подразделение стоматологической поликлиники соответствующего профиля;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при наличии медицинских показаний направление пациентов на стационарное лечение в отделения стоматологическое и (или) челюстно-лицевой хирургии многопрофильной больницы, а также в специализированные медицинские организации;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внедрение современных методов профилактики, диагностики и лечения стоматологических заболеваний челюстно-лицевой области;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изготовление зубных протезов, челюстно-лицевых протезов и ортодонтических аппаратов;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проведение санитарно-гигиенического обучения населения, в том числе с привлечением среднего медицинского персонала (гигиенист стоматологический);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ведение утвержденных форм учетной и отчетной медицинской документации и представление отчетов о своей деятельности в установленном порядке, сбор данных для регистров, ведение которых предусмотрено законодательством Российской Федерации.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3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ПОЛОЖЕНИЕ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ОБ ОРГАНИЗАЦИИ ДЕЯТЕЛЬНОСТИ СТОМАТОЛОГИЧЕСКОГО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КАБИНЕТА В ОБРАЗОВАТЕЛЬНЫХ УЧРЕЖДЕНИЯХ СРЕДНЕГО, ВЫСШЕГО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И ПОСЛЕВУЗОВСКОГО ПРОФЕССИОНАЛЬНОГО ОБРАЗОВАНИЯ, ПРИЗЫВНЫХ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ПУНКТАХ, НА ПРЕДПРИЯТИЯХ И В ОРГАНИЗАЦИЯХ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1. Настоящее Положение регулирует вопросы организации деятельности стоматологического кабинета в образовательных учреждениях среднего, высшего и послевузовского профессионального образования, призывных пунктах, на предприятиях и организациях (далее - стоматологический кабинет).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2. Стоматологический кабинет в образовательных учреждениях среднего, высшего и послевузовского профессионального образования, призывных пунктах, на предприятиях и в организациях (далее - стоматологический кабинет) организуется как структурное подразделение стоматологической поликлиники или стоматологического отделения медицинской организации либо как структурное подразделение образовательного учреждения, организации, предприятия.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3. Медицинская помощь в стоматологических кабинетах оказывается врачами-стоматологами, врачами-стоматологами общей практики и гигиенистами стоматологическими стоматологического кабинета либо входящими в штат подразделений стоматологической поликлиники или стоматологического отделения медицинской организации.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4. При отсутствии стоматологических кабинетов, указанных в </w:t>
      </w:r>
      <w:hyperlink r:id="rId69" w:history="1">
        <w:r>
          <w:rPr>
            <w:color w:val="0000FF"/>
          </w:rPr>
          <w:t>пункте 2</w:t>
        </w:r>
      </w:hyperlink>
      <w:r>
        <w:t xml:space="preserve"> настоящего Положения, медицинская помощь обучающимся в образовательных учреждениях, призывникам в призывных пунктах и сотрудникам предприятий и организаций при стоматологических заболеваниях оказывается в стоматологических поликлиниках или стоматологических отделениях (кабинетах) медицинских организаций.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5. Оснащение стоматологического кабинета осуществляется в соответствии со стандартом оснащения стоматологического кабинета в образовательных учреждениях среднего, высшего и послевузовского профессионального образования, призывных пунктах, на предприятиях и в организациях согласно </w:t>
      </w:r>
      <w:hyperlink r:id="rId70" w:history="1">
        <w:r>
          <w:rPr>
            <w:color w:val="0000FF"/>
          </w:rPr>
          <w:t>приложению N 13</w:t>
        </w:r>
      </w:hyperlink>
      <w:r>
        <w:t xml:space="preserve"> к Порядку оказания медицинской помощи взрослому населению при стоматологических заболеваниях, утвержденному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6. Для медицинских организаций государственной и муниципальной систем здравоохранения штатная численность медицинского и другого персонала стоматологического кабинета утверждается с учетом рекомендуемых штатных нормативов согласно </w:t>
      </w:r>
      <w:hyperlink r:id="rId71" w:history="1">
        <w:r>
          <w:rPr>
            <w:color w:val="0000FF"/>
          </w:rPr>
          <w:t>приложению N 8</w:t>
        </w:r>
      </w:hyperlink>
      <w:r>
        <w:t xml:space="preserve"> к Порядку оказания медицинской помощи взрослому населению при стоматологических заболеваниях, утвержденному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7. На должность заведующего стоматологическим кабинетом назначается специалист, соответствующий Квалификационным </w:t>
      </w:r>
      <w:hyperlink r:id="rId72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специальности "стоматология", "</w:t>
      </w:r>
      <w:hyperlink r:id="rId73" w:history="1">
        <w:r>
          <w:rPr>
            <w:color w:val="0000FF"/>
          </w:rPr>
          <w:t>стоматология</w:t>
        </w:r>
      </w:hyperlink>
      <w:r>
        <w:t xml:space="preserve"> общей практики" и "</w:t>
      </w:r>
      <w:hyperlink r:id="rId74" w:history="1">
        <w:r>
          <w:rPr>
            <w:color w:val="0000FF"/>
          </w:rPr>
          <w:t>стоматология</w:t>
        </w:r>
      </w:hyperlink>
      <w:r>
        <w:t xml:space="preserve"> терапевтическая", а также Квалификационным </w:t>
      </w:r>
      <w:hyperlink r:id="rId75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8. На должность врача-стоматолога стоматологического кабинета назначается специалист, соответствующий Квалификационным </w:t>
      </w:r>
      <w:hyperlink r:id="rId76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специальности "стоматология", "</w:t>
      </w:r>
      <w:hyperlink r:id="rId77" w:history="1">
        <w:r>
          <w:rPr>
            <w:color w:val="0000FF"/>
          </w:rPr>
          <w:t>стоматология</w:t>
        </w:r>
      </w:hyperlink>
      <w:r>
        <w:t xml:space="preserve"> общей практики", "</w:t>
      </w:r>
      <w:hyperlink r:id="rId78" w:history="1">
        <w:r>
          <w:rPr>
            <w:color w:val="0000FF"/>
          </w:rPr>
          <w:t>стоматология</w:t>
        </w:r>
      </w:hyperlink>
      <w:r>
        <w:t xml:space="preserve"> терапевтическая", а также Квалификационным </w:t>
      </w:r>
      <w:hyperlink r:id="rId79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9. На должность медицинской </w:t>
      </w:r>
      <w:hyperlink r:id="rId80" w:history="1">
        <w:r>
          <w:rPr>
            <w:color w:val="0000FF"/>
          </w:rPr>
          <w:t>сестры</w:t>
        </w:r>
      </w:hyperlink>
      <w:r>
        <w:t xml:space="preserve"> стоматологического кабинета назначается специалист, соответствующий Квалификационным </w:t>
      </w:r>
      <w:hyperlink r:id="rId81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10. На должность </w:t>
      </w:r>
      <w:hyperlink r:id="rId82" w:history="1">
        <w:r>
          <w:rPr>
            <w:color w:val="0000FF"/>
          </w:rPr>
          <w:t>гигиениста</w:t>
        </w:r>
      </w:hyperlink>
      <w:r>
        <w:t xml:space="preserve"> стоматологического стоматологического кабинета назначается специалист, соответствующий Квалификационным </w:t>
      </w:r>
      <w:hyperlink r:id="rId83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11. На должность зубного </w:t>
      </w:r>
      <w:hyperlink r:id="rId84" w:history="1">
        <w:r>
          <w:rPr>
            <w:color w:val="0000FF"/>
          </w:rPr>
          <w:t>врача</w:t>
        </w:r>
      </w:hyperlink>
      <w:r>
        <w:t xml:space="preserve"> стоматологического кабинета назначается специалист, соответствующий Квалификационным </w:t>
      </w:r>
      <w:hyperlink r:id="rId85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12. Функциями стоматологического кабинета являются: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выявление заболеваний зубов, пародонта и слизистой оболочки рта, лечение их неосложненных форм и направление пациентов с осложненными формами указанных заболеваний к врачу-стоматологу-терапевту, врачу-стоматологу-хирургу, врачу-стоматологу-ортопеду, врачу-ортодонту в стоматологическую поликлинику или стоматологическое отделение медицинской организации;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выявление пациентов с зубочелюстно-лицевыми аномалиями и предпосылками их развития, дефектами коронок зубов и зубных рядов с направлением их к врачу-стоматологу соответствующего стоматологического профиля в стоматологическую поликлинику или стоматологическое отделение медицинской организации;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проведение мероприятий по профилактике стоматологических заболеваний, осуществление гигиенического образования и обучения рациональной гигиене рта;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методическое обеспечение рационального питания с целью профилактики стоматологических заболеваний;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ведение учетной и отчетной документации и представление отчетов о деятельности в установленном порядке, сбор данных для регистров, ведение которых предусмотрено законодательством Российской Федерации;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предоставление информации о деятельности стоматологического кабинета, данных о состоянии стоматологического здоровья обслуживаемого контингента и предложений по организации мероприятий, направленных на укрепление здоровья, руководству медицинской организации, в структуру которого он входит;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внедрение в клиническую практику современных достижений в области оказания медицинской помощи и проведение анализа эффективности их применения.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4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ПОЛОЖЕНИЕ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ОБ ОРГАНИЗАЦИИ ДЕЯТЕЛЬНОСТИ МОБИЛЬНОГО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СТОМАТОЛОГИЧЕСКОГО КАБИНЕТА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1. Настоящее Положение регулирует вопросы организации деятельности мобильного стоматологического кабинета (далее - кабинет).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2. Кабинет организуется как структурное подразделение стоматологической поликлиники или стоматологического отделения медицинской организации.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3. Кабинет организуется для оказания медицинской помощи при стоматологических заболеваниях вне стационарных помещений медицинской организации, в том числе в отдаленных и труднодоступных населенных пунктах, врачами-стоматологами и врачами-стоматологами общей практики или другими специалистами стоматологического профиля, входящими в штат подразделений стоматологической поликлиники или стоматологического отделения медицинской организации, с учетом территориальных особенностей и потребностей в медицинской помощи при стоматологических заболеваниях.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4. Оснащение кабинета осуществляется в соответствии со стандартом оснащения мобильного стоматологического кабинета, согласно </w:t>
      </w:r>
      <w:hyperlink r:id="rId86" w:history="1">
        <w:r>
          <w:rPr>
            <w:color w:val="0000FF"/>
          </w:rPr>
          <w:t>приложению N 11</w:t>
        </w:r>
      </w:hyperlink>
      <w:r>
        <w:t xml:space="preserve"> к Порядку оказания медицинской помощи взрослому населению при стоматологических заболеваниях, утвержденному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5. Штатные нормативы медицинского и другого персонала кабинета утверждаются с учетом рекомендуемых штатных нормативов медицинского и другого персонала согласно </w:t>
      </w:r>
      <w:hyperlink r:id="rId87" w:history="1">
        <w:r>
          <w:rPr>
            <w:color w:val="0000FF"/>
          </w:rPr>
          <w:t>приложению N 9</w:t>
        </w:r>
      </w:hyperlink>
      <w:r>
        <w:t xml:space="preserve"> к Порядку оказания медицинской помощи взрослому населению при стоматологических заболеваниях, утвержденному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6. На должность заведующего кабинетом назначается специалист, соответствующий Квалификационным </w:t>
      </w:r>
      <w:hyperlink r:id="rId88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специальности "стоматология", "</w:t>
      </w:r>
      <w:hyperlink r:id="rId89" w:history="1">
        <w:r>
          <w:rPr>
            <w:color w:val="0000FF"/>
          </w:rPr>
          <w:t>стоматология</w:t>
        </w:r>
      </w:hyperlink>
      <w:r>
        <w:t xml:space="preserve"> общей практики", "</w:t>
      </w:r>
      <w:hyperlink r:id="rId90" w:history="1">
        <w:r>
          <w:rPr>
            <w:color w:val="0000FF"/>
          </w:rPr>
          <w:t>стоматология</w:t>
        </w:r>
      </w:hyperlink>
      <w:r>
        <w:t xml:space="preserve"> детская", </w:t>
      </w:r>
      <w:hyperlink r:id="rId91" w:history="1">
        <w:r>
          <w:rPr>
            <w:color w:val="0000FF"/>
          </w:rPr>
          <w:t>"ортодонтия"</w:t>
        </w:r>
      </w:hyperlink>
      <w:r>
        <w:t>, "</w:t>
      </w:r>
      <w:hyperlink r:id="rId92" w:history="1">
        <w:r>
          <w:rPr>
            <w:color w:val="0000FF"/>
          </w:rPr>
          <w:t>стоматология</w:t>
        </w:r>
      </w:hyperlink>
      <w:r>
        <w:t xml:space="preserve"> терапевтическая", "</w:t>
      </w:r>
      <w:hyperlink r:id="rId93" w:history="1">
        <w:r>
          <w:rPr>
            <w:color w:val="0000FF"/>
          </w:rPr>
          <w:t>стоматология</w:t>
        </w:r>
      </w:hyperlink>
      <w:r>
        <w:t xml:space="preserve"> хирургическая", "</w:t>
      </w:r>
      <w:hyperlink r:id="rId94" w:history="1">
        <w:r>
          <w:rPr>
            <w:color w:val="0000FF"/>
          </w:rPr>
          <w:t>стоматология</w:t>
        </w:r>
      </w:hyperlink>
      <w:r>
        <w:t xml:space="preserve"> ортопедическая", а также Квалификационным </w:t>
      </w:r>
      <w:hyperlink r:id="rId95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7. На должность врача-стоматолога кабинета назначается специалист, соответствующий Квалификационным </w:t>
      </w:r>
      <w:hyperlink r:id="rId96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специальности "стоматология", "</w:t>
      </w:r>
      <w:hyperlink r:id="rId97" w:history="1">
        <w:r>
          <w:rPr>
            <w:color w:val="0000FF"/>
          </w:rPr>
          <w:t>стоматология</w:t>
        </w:r>
      </w:hyperlink>
      <w:r>
        <w:t xml:space="preserve"> общей практики", "</w:t>
      </w:r>
      <w:hyperlink r:id="rId98" w:history="1">
        <w:r>
          <w:rPr>
            <w:color w:val="0000FF"/>
          </w:rPr>
          <w:t>стоматология</w:t>
        </w:r>
      </w:hyperlink>
      <w:r>
        <w:t xml:space="preserve"> детская", </w:t>
      </w:r>
      <w:hyperlink r:id="rId99" w:history="1">
        <w:r>
          <w:rPr>
            <w:color w:val="0000FF"/>
          </w:rPr>
          <w:t>"ортодонтия"</w:t>
        </w:r>
      </w:hyperlink>
      <w:r>
        <w:t>, "</w:t>
      </w:r>
      <w:hyperlink r:id="rId100" w:history="1">
        <w:r>
          <w:rPr>
            <w:color w:val="0000FF"/>
          </w:rPr>
          <w:t>стоматология</w:t>
        </w:r>
      </w:hyperlink>
      <w:r>
        <w:t xml:space="preserve"> терапевтическая", "</w:t>
      </w:r>
      <w:hyperlink r:id="rId101" w:history="1">
        <w:r>
          <w:rPr>
            <w:color w:val="0000FF"/>
          </w:rPr>
          <w:t>стоматология</w:t>
        </w:r>
      </w:hyperlink>
      <w:r>
        <w:t xml:space="preserve"> хирургическая", "</w:t>
      </w:r>
      <w:hyperlink r:id="rId102" w:history="1">
        <w:r>
          <w:rPr>
            <w:color w:val="0000FF"/>
          </w:rPr>
          <w:t>стоматология</w:t>
        </w:r>
      </w:hyperlink>
      <w:r>
        <w:t xml:space="preserve"> ортопедическая", а также Квалификационным </w:t>
      </w:r>
      <w:hyperlink r:id="rId103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8. На должность медицинской </w:t>
      </w:r>
      <w:hyperlink r:id="rId104" w:history="1">
        <w:r>
          <w:rPr>
            <w:color w:val="0000FF"/>
          </w:rPr>
          <w:t>сестры</w:t>
        </w:r>
      </w:hyperlink>
      <w:r>
        <w:t xml:space="preserve"> кабинета назначается специалист, соответствующий Квалификационным </w:t>
      </w:r>
      <w:hyperlink r:id="rId105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9. На должность зубного </w:t>
      </w:r>
      <w:hyperlink r:id="rId106" w:history="1">
        <w:r>
          <w:rPr>
            <w:color w:val="0000FF"/>
          </w:rPr>
          <w:t>врача</w:t>
        </w:r>
      </w:hyperlink>
      <w:r>
        <w:t xml:space="preserve"> кабинета назначается специалист, соответствующий Квалификационным </w:t>
      </w:r>
      <w:hyperlink r:id="rId107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10. На должность зубного </w:t>
      </w:r>
      <w:hyperlink r:id="rId108" w:history="1">
        <w:r>
          <w:rPr>
            <w:color w:val="0000FF"/>
          </w:rPr>
          <w:t>техника</w:t>
        </w:r>
      </w:hyperlink>
      <w:r>
        <w:t xml:space="preserve"> кабинета назначается специалист, соответствующий Квалификационным </w:t>
      </w:r>
      <w:hyperlink r:id="rId109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11. Функциями кабинета являются: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выявление и лечение заболеваний зубов, пародонта и слизистой оболочки рта, направление пациентов с осложненными формами заболеваний к врачам соответствующего стоматологического профиля в стоматологическую поликлинику или стоматологическое отделение многопрофильной медицинской организации для оказания амбулаторной медицинской помощи либо для оказания стационарной медицинской помощи в стоматологическое и (или) челюстно-лицевое отделение стационара медицинской организации;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выявление и лечение пациентов с зубочелюстно-лицевыми аномалиями и предпосылками их развития врачами-ортодонтами, а при их отсутствии выявление и направление к врачу-ортодонту в стоматологическую поликлинику или стоматологическое отделение многопрофильной медицинской организации;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выявление и лечение (протезирование) пациентов с дефектами коронок зубов и зубных рядов, а при необходимости сложного протезирования направление пациентов в стоматологическую поликлинику или стоматологическое отделение многопрофильной медицинской организации;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проведение мероприятий по профилактике стоматологических заболеваний, осуществление гигиенического образования и обучения рациональной гигиене рта;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ведение учетной и отчетной документации и представление отчетов о деятельности, сбор данных для регистров, ведение которых предусмотрено законодательством Российской Федерации;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предоставление информации о деятельности кабинета, данных о состоянии стоматологического здоровья обслуживаемого контингента и предложений по организации мероприятий, направленных на укрепление здоровья, руководству медицинской организации, в структуру которого он входит;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внедрение в клиническую практику современных достижений в области оказания медицинской помощи и проведение анализа эффективности их применения.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5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ПОЛОЖЕНИЕ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ОБ ОРГАНИЗАЦИИ ДЕЯТЕЛЬНОСТИ ХИРУРГИЧЕСКОГО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ЧЕЛЮСТНО-ЛИЦЕВОГО И СТОМАТОЛОГИЧЕСКОГО ОТДЕЛЕНИЯ СТАЦИОНАРА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1. Настоящее Положение регулирует вопросы организации деятельности хирургического челюстно-лицевого и стоматологического отделения (с перевязочной, операционной и стоматологическим кабинетом) стационара медицинской организации (далее - отделение).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2. Отделение организуется для оказания первичной медико-санитарной и (или) специализированной, в том числе высокотехнологичной, медицинской помощи больным стоматологическими заболеваниями.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3. Оснащение отделения (в том числе операционной и стоматологического кабинета) осуществляется в соответствии со стандартом оснащения согласно </w:t>
      </w:r>
      <w:hyperlink r:id="rId110" w:history="1">
        <w:r>
          <w:rPr>
            <w:color w:val="0000FF"/>
          </w:rPr>
          <w:t>приложению N 14</w:t>
        </w:r>
      </w:hyperlink>
      <w:r>
        <w:t xml:space="preserve"> к Порядку оказания медицинской помощи больным стоматологическими заболеваниями, утвержденному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4. Структура отделения и штатная численность медицинского и другого персонала устанавливаются руководителем медицинской организации, в составе которой создано отделение, исходя из количества коек, объема оказания медицинской помощи, численности обслуживаемого населения.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Для отделений, созданных в структуре медицинских организаций государственной и муниципальной систем здравоохранения, численность медицинского и другого персонала устанавливается также с учетом рекомендуемых штатных нормативов согласно </w:t>
      </w:r>
      <w:hyperlink r:id="rId111" w:history="1">
        <w:r>
          <w:rPr>
            <w:color w:val="0000FF"/>
          </w:rPr>
          <w:t>приложению N 10</w:t>
        </w:r>
      </w:hyperlink>
      <w:r>
        <w:t xml:space="preserve"> к Порядку оказания медицинской помощи больным стоматологическими заболеваниями, утвержденному настоящим приказом.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5. На должность заведующего отделением назначается специалист, соответствующий Квалификационным </w:t>
      </w:r>
      <w:hyperlink r:id="rId112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специальности "челюстно-лицевая </w:t>
      </w:r>
      <w:hyperlink r:id="rId113" w:history="1">
        <w:r>
          <w:rPr>
            <w:color w:val="0000FF"/>
          </w:rPr>
          <w:t>хирургия</w:t>
        </w:r>
      </w:hyperlink>
      <w:r>
        <w:t>" и "</w:t>
      </w:r>
      <w:hyperlink r:id="rId114" w:history="1">
        <w:r>
          <w:rPr>
            <w:color w:val="0000FF"/>
          </w:rPr>
          <w:t>стоматология</w:t>
        </w:r>
      </w:hyperlink>
      <w:r>
        <w:t xml:space="preserve"> хирургическая", а также Квалификационным </w:t>
      </w:r>
      <w:hyperlink r:id="rId115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 xml:space="preserve">6. На должность врача отделения назначается специалист, соответствующий Квалификационным </w:t>
      </w:r>
      <w:hyperlink r:id="rId116" w:history="1">
        <w:r>
          <w:rPr>
            <w:color w:val="0000FF"/>
          </w:rPr>
          <w:t>требованиям</w:t>
        </w:r>
      </w:hyperlink>
      <w:r>
        <w:t xml:space="preserve"> к специалистам с высшим и послевузовским медицинским и фармацевтическим образованием в сфере здравоохранения, утвержденным приказом Минздравсоцразвития России от 07.07.2009 N 415н (зарегистрирован Минюстом России 09.07.2009 N 14292), по специальности "челюстно-лицевая </w:t>
      </w:r>
      <w:hyperlink r:id="rId117" w:history="1">
        <w:r>
          <w:rPr>
            <w:color w:val="0000FF"/>
          </w:rPr>
          <w:t>хирургия</w:t>
        </w:r>
      </w:hyperlink>
      <w:r>
        <w:t>" и "</w:t>
      </w:r>
      <w:hyperlink r:id="rId118" w:history="1">
        <w:r>
          <w:rPr>
            <w:color w:val="0000FF"/>
          </w:rPr>
          <w:t>стоматология</w:t>
        </w:r>
      </w:hyperlink>
      <w:r>
        <w:t xml:space="preserve"> хирургическая", а также Квалификационным </w:t>
      </w:r>
      <w:hyperlink r:id="rId119" w:history="1">
        <w:r>
          <w:rPr>
            <w:color w:val="0000FF"/>
          </w:rPr>
          <w:t>характеристикам</w:t>
        </w:r>
      </w:hyperlink>
      <w:r>
        <w:t xml:space="preserve"> должностей работников в сфере здравоохранения, утвержденным приказом Минздравсоцразвития России от 23.07.2010 N 541н (зарегистрирован Минюстом России 25.08.2010 N 18247).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7. Отделение создается при наличии в медицинской организации круглосуточно функционирующих подразделений: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клинико-диагностической лаборатории (экспресс-диагностика);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отделения лучевой диагностики, включающего ультразвуковую и рентгеновскую диагностику;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операционного блока (операционной);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отделения (палаты) анестезиологии-реанимации.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 структуре отделения рекомендуется предусматривать выделение палат для больных с гнойно-септическими стоматологическими заболеваниями (состояниями) с организацией противоэпидемического режима в соответствии с действующими санитарными правилами и нормами.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8. Отделение осуществляет следующие функции: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оказание диагностической, лечебной и профилактической помощи больным стоматологическими заболеваниями;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оказание консультативной помощи врачам других отделений медицинской организации в решении вопросов диагностики и оказания медицинской помощи больным стоматологическими заболеваниями;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разработка и проведение мероприятий по повышению качества оказания медицинской помощи в отделении;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участие в процессе повышения профессиональной квалификации персонала медицинской организации по вопросам диагностики и оказания медицинской помощи больным стоматологическими заболеваниями;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внедрение в клиническую практику современных методов диагностики, лечения и реабилитации больных стоматологическими заболеваниями;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осуществление экспертизы временной нетрудоспособности;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проведение конференций по анализу причин летальных исходов при лечении больных стоматологическими заболеваниями совместно с паталогоанатомическим отделением;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выполнение санитарно-гигиенических и противоэпидемических мероприятий для обеспечения безопасности пациентов и персонала, предупреждения распространения внутрибольничной инфекции;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ведение учетной и отчетной документации, представление отчетов о своей деятельности, сбор данных для регистров, ведение которых предусмотрено законодательством.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6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РЕКОМЕНДУЕМЫЕ ШТАТНЫЕ НОРМАТИВЫ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МЕДИЦИНСКОГО И ДРУГОГО ПЕРСОНАЛА СТОМАТОЛОГИЧЕСКОЙ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ПОЛИКЛИНИКИ &lt;*&gt;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Рекомендуемые штатные нормативы медицинского и другого персонала распространяются на стоматологические поликлиники государственной и муниципальной систем здравоохранения.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jc w:val="both"/>
      </w:pPr>
      <w:r>
        <w:t>┌─────┬──────────────────────────┬────────────────────────────────────────┐</w:t>
      </w:r>
    </w:p>
    <w:p w:rsidR="005410FC" w:rsidRDefault="005410FC" w:rsidP="00B25B8B">
      <w:pPr>
        <w:pStyle w:val="ConsPlusNonformat"/>
        <w:jc w:val="both"/>
      </w:pPr>
      <w:r>
        <w:t>│  N  │ Наименование должностей  │        Количество должностей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1. │Руководитель (главный     │1       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│врач, директор,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│президент, начальник)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2. │Заместитель руководителя  │1 (для поликлиник, в которых            │</w:t>
      </w:r>
    </w:p>
    <w:p w:rsidR="005410FC" w:rsidRDefault="005410FC" w:rsidP="00B25B8B">
      <w:pPr>
        <w:pStyle w:val="ConsPlusNonformat"/>
        <w:jc w:val="both"/>
      </w:pPr>
      <w:r>
        <w:t>│     │(главного врача,          │предусмотрено не менее 40 врачебных     │</w:t>
      </w:r>
    </w:p>
    <w:p w:rsidR="005410FC" w:rsidRDefault="005410FC" w:rsidP="00B25B8B">
      <w:pPr>
        <w:pStyle w:val="ConsPlusNonformat"/>
        <w:jc w:val="both"/>
      </w:pPr>
      <w:r>
        <w:t>│     │директора, президента,    │должностей, включая должность           │</w:t>
      </w:r>
    </w:p>
    <w:p w:rsidR="005410FC" w:rsidRDefault="005410FC" w:rsidP="00B25B8B">
      <w:pPr>
        <w:pStyle w:val="ConsPlusNonformat"/>
        <w:jc w:val="both"/>
      </w:pPr>
      <w:r>
        <w:t>│     │начальника) по            │руководителя)                           │</w:t>
      </w:r>
    </w:p>
    <w:p w:rsidR="005410FC" w:rsidRDefault="005410FC" w:rsidP="00B25B8B">
      <w:pPr>
        <w:pStyle w:val="ConsPlusNonformat"/>
        <w:jc w:val="both"/>
      </w:pPr>
      <w:r>
        <w:t>│     │медицинской части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3. │Заместитель руководителя  │1 (для поликлиник, в которых            │</w:t>
      </w:r>
    </w:p>
    <w:p w:rsidR="005410FC" w:rsidRDefault="005410FC" w:rsidP="00B25B8B">
      <w:pPr>
        <w:pStyle w:val="ConsPlusNonformat"/>
        <w:jc w:val="both"/>
      </w:pPr>
      <w:r>
        <w:t>│     │(главного врача,          │предусмотрено не менее 40 врачебных     │</w:t>
      </w:r>
    </w:p>
    <w:p w:rsidR="005410FC" w:rsidRDefault="005410FC" w:rsidP="00B25B8B">
      <w:pPr>
        <w:pStyle w:val="ConsPlusNonformat"/>
        <w:jc w:val="both"/>
      </w:pPr>
      <w:r>
        <w:t>│     │директора, президента,    │должностей, включая должность           │</w:t>
      </w:r>
    </w:p>
    <w:p w:rsidR="005410FC" w:rsidRDefault="005410FC" w:rsidP="00B25B8B">
      <w:pPr>
        <w:pStyle w:val="ConsPlusNonformat"/>
        <w:jc w:val="both"/>
      </w:pPr>
      <w:r>
        <w:t>│     │начальника) по            │руководителя)                           │</w:t>
      </w:r>
    </w:p>
    <w:p w:rsidR="005410FC" w:rsidRDefault="005410FC" w:rsidP="00B25B8B">
      <w:pPr>
        <w:pStyle w:val="ConsPlusNonformat"/>
        <w:jc w:val="both"/>
      </w:pPr>
      <w:r>
        <w:t>│     │административно-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│хозяйственной работе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4. │Заведующий                │1 на 12 должностей врачей-стоматологов,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│стоматологическим         │но не более 3-х должностей              │</w:t>
      </w:r>
    </w:p>
    <w:p w:rsidR="005410FC" w:rsidRDefault="005410FC" w:rsidP="00B25B8B">
      <w:pPr>
        <w:pStyle w:val="ConsPlusNonformat"/>
        <w:jc w:val="both"/>
      </w:pPr>
      <w:r>
        <w:t>│     │отделением  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5. │Заведующий отделением     │1 на поликлинику при наличии не менее   │</w:t>
      </w:r>
    </w:p>
    <w:p w:rsidR="005410FC" w:rsidRDefault="005410FC" w:rsidP="00B25B8B">
      <w:pPr>
        <w:pStyle w:val="ConsPlusNonformat"/>
        <w:jc w:val="both"/>
      </w:pPr>
      <w:r>
        <w:t>│     │ортопедической            │4-х должностей врачей-стоматологов-     │</w:t>
      </w:r>
    </w:p>
    <w:p w:rsidR="005410FC" w:rsidRDefault="005410FC" w:rsidP="00B25B8B">
      <w:pPr>
        <w:pStyle w:val="ConsPlusNonformat"/>
        <w:jc w:val="both"/>
      </w:pPr>
      <w:r>
        <w:t>│     │стоматологии, заведующий  │ортопедов, врачей-ортодонтов            │</w:t>
      </w:r>
    </w:p>
    <w:p w:rsidR="005410FC" w:rsidRDefault="005410FC" w:rsidP="00B25B8B">
      <w:pPr>
        <w:pStyle w:val="ConsPlusNonformat"/>
        <w:jc w:val="both"/>
      </w:pPr>
      <w:r>
        <w:t>│     │ортодонтическим отделением│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6. │Главная медицинская сестра│1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7. │Заведующий                │1 (для поликлиник, в которых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│стоматологической         │предусмотрено не менее 15 должностей    │</w:t>
      </w:r>
    </w:p>
    <w:p w:rsidR="005410FC" w:rsidRDefault="005410FC" w:rsidP="00B25B8B">
      <w:pPr>
        <w:pStyle w:val="ConsPlusNonformat"/>
        <w:jc w:val="both"/>
      </w:pPr>
      <w:r>
        <w:t>│     │(зуботехнической)         │зубных техников)                        │</w:t>
      </w:r>
    </w:p>
    <w:p w:rsidR="005410FC" w:rsidRDefault="005410FC" w:rsidP="00B25B8B">
      <w:pPr>
        <w:pStyle w:val="ConsPlusNonformat"/>
        <w:jc w:val="both"/>
      </w:pPr>
      <w:r>
        <w:t>│     │лабораторией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8. │Старший зубной техник     │1 вместо должности зубного техника (для │</w:t>
      </w:r>
    </w:p>
    <w:p w:rsidR="005410FC" w:rsidRDefault="005410FC" w:rsidP="00B25B8B">
      <w:pPr>
        <w:pStyle w:val="ConsPlusNonformat"/>
        <w:jc w:val="both"/>
      </w:pPr>
      <w:r>
        <w:t>│     │                          │поликлиник, в которых предусмотрено не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│менее 15 должностей зубных техников, а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│также на каждые 10 должностей зубных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│техников, свыше 15 должностей зубных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│техников)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9. │Заведующий                │0,5 на кабинет при наличии не менее 2-х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│стоматологическим         │должностей врачей стоматологического    │</w:t>
      </w:r>
    </w:p>
    <w:p w:rsidR="005410FC" w:rsidRDefault="005410FC" w:rsidP="00B25B8B">
      <w:pPr>
        <w:pStyle w:val="ConsPlusNonformat"/>
        <w:jc w:val="both"/>
      </w:pPr>
      <w:r>
        <w:t>│     │кабинетом (разных         │профиля 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│профилей)   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10. │Врач-стоматолог </w:t>
      </w:r>
      <w:hyperlink r:id="rId120" w:history="1">
        <w:r>
          <w:rPr>
            <w:color w:val="0000FF"/>
          </w:rPr>
          <w:t>&lt;*&gt;</w:t>
        </w:r>
      </w:hyperlink>
      <w:r>
        <w:t xml:space="preserve">       │5 на 10 000 человек взрослого населения │</w:t>
      </w:r>
    </w:p>
    <w:p w:rsidR="005410FC" w:rsidRDefault="005410FC" w:rsidP="00B25B8B">
      <w:pPr>
        <w:pStyle w:val="ConsPlusNonformat"/>
        <w:jc w:val="both"/>
      </w:pPr>
      <w:r>
        <w:t>│     │(суммарно)  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11. │Врач-стоматолог-терапевт  │5 на 10 000 человек взрослого населения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12. │Врач-стоматолог-хирург    │1,5 на 10 000 человек взрослого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│населения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13. │Врач-стоматолог-ортопед   │а) 1,5 на 10 000 человек взрослого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│городского населения;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│б) 0,7 на 10 000 человек взрослого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│сельского населения;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│в) 0,8 на 10 000 человек взрослого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│населения других населенных пунктов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14. │Врач-ортодонт             │а) 1 на 10 000 человек взрослого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│городского населения;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│б) 0,5 на 10 000 человек взрослого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│населения других населенных пунктов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15. │Врач-анестезиолог-        │а) 0,25 на 10 000 человек взрослого     │</w:t>
      </w:r>
    </w:p>
    <w:p w:rsidR="005410FC" w:rsidRDefault="005410FC" w:rsidP="00B25B8B">
      <w:pPr>
        <w:pStyle w:val="ConsPlusNonformat"/>
        <w:jc w:val="both"/>
      </w:pPr>
      <w:r>
        <w:t>│     │реаниматолог              │городского населения;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│б) 0,12 на 10 000 человек взрослого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│населения других населенных пунктов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16. │Врач-рентгенолог          │1 на 15 000 рентгеновских снимков в год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17. │Врач-физиотерапевт        │0,15 на 10 000 взрослого населения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18. │Зубной врач </w:t>
      </w:r>
      <w:hyperlink r:id="rId121" w:history="1">
        <w:r>
          <w:rPr>
            <w:color w:val="0000FF"/>
          </w:rPr>
          <w:t>&lt;*&gt;</w:t>
        </w:r>
      </w:hyperlink>
      <w:r>
        <w:t xml:space="preserve">           │Вводится по ведомости замены по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│нормативам врача-стоматолога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19. │Медицинская сестра        │1 на 1 должность врача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│стоматологического профиля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20. │Гигиенист                 │1 на 6 должностей врача     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│стоматологический         │стоматологического профиля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21. │Медицинская сестра-       │1,5 на 1 должность врача-анестезиолога- │</w:t>
      </w:r>
    </w:p>
    <w:p w:rsidR="005410FC" w:rsidRDefault="005410FC" w:rsidP="00B25B8B">
      <w:pPr>
        <w:pStyle w:val="ConsPlusNonformat"/>
        <w:jc w:val="both"/>
      </w:pPr>
      <w:r>
        <w:t>│     │анестезист                │реаниматолога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22. │Зубной техник             │2,5 на 1 должность врача-стоматолога-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│ортопеда;           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│2 на 1 должность врача-ортодонта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23. │Рентгенолаборант          │1 в смену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24. │Медицинская сестра по     │1 на 15 тыс. условных процедурных       │</w:t>
      </w:r>
    </w:p>
    <w:p w:rsidR="005410FC" w:rsidRDefault="005410FC" w:rsidP="00B25B8B">
      <w:pPr>
        <w:pStyle w:val="ConsPlusNonformat"/>
        <w:jc w:val="both"/>
      </w:pPr>
      <w:r>
        <w:t>│     │физиотерапии              │единиц в год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25. │Медицинский статистик     │1 на 20 должностей врачей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│стоматологического профиля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26. │Медицинский регистратор   │1 на 6 должностей врачей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│стоматологического профиля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27. │Старшая медицинская       │1 при наличии не менее 8 должностей     │</w:t>
      </w:r>
    </w:p>
    <w:p w:rsidR="005410FC" w:rsidRDefault="005410FC" w:rsidP="00B25B8B">
      <w:pPr>
        <w:pStyle w:val="ConsPlusNonformat"/>
        <w:jc w:val="both"/>
      </w:pPr>
      <w:r>
        <w:t>│     │сестра регистратуры       │медицинских регистраторов, вместо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│одной из них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28. │Старшая медицинская сестра│1 на 1 должность заведующего отделением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29. │Сестра-хозяйка            │1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30. │Санитарка                 │1 на:   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1 должность врача-стоматолога-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│хирурга;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2 должности врача-стоматолога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│других специальностей;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2 должности врача-стоматолога-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│ортопеда и врача-ортодонта;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2 должности медицинских сестер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│отделения физиотерапии;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регистратуру;    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20 должностей зубных техников        │</w:t>
      </w:r>
    </w:p>
    <w:p w:rsidR="005410FC" w:rsidRDefault="005410FC" w:rsidP="00B25B8B">
      <w:pPr>
        <w:pStyle w:val="ConsPlusNonformat"/>
        <w:jc w:val="both"/>
      </w:pPr>
      <w:r>
        <w:t>└─────┴──────────────────────────┴────────────────────────────────────────┘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Должность врача-стоматолога в штатном расписании может быть при необходимости заменена на должность зубного врача, выполняющего свои должностные обязанности в соответствии с действующими актами.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7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РЕКОМЕНДУЕМЫЕ ШТАТНЫЕ НОРМАТИВЫ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МЕДИЦИНСКОГО И ДРУГОГО ПЕРСОНАЛА ОТДЕЛЕНИЯ (КАБИНЕТА,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ЛАБОРАТОРИИ) СТОМАТОЛОГИЧЕСКОГО ПРОФИЛЯ В МЕДИЦИНСКИХ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ОРГАНИЗАЦИЯХ, ОКАЗЫВАЮЩИХ АМБУЛАТОРНУЮ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МЕДИЦИНСКУЮ ПОМОЩЬ &lt;*&gt;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Рекомендуемые штатные нормативы медицинского и другого персонала распространяются на отделения (кабинеты, лаборатории) стоматологического профиля в медицинских организациях государственной и муниципальной системы здравоохранения.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jc w:val="both"/>
      </w:pPr>
      <w:r>
        <w:t>┌─────┬──────────────────────────┬────────────────────────────────────────┐</w:t>
      </w:r>
    </w:p>
    <w:p w:rsidR="005410FC" w:rsidRDefault="005410FC" w:rsidP="00B25B8B">
      <w:pPr>
        <w:pStyle w:val="ConsPlusNonformat"/>
        <w:jc w:val="both"/>
      </w:pPr>
      <w:r>
        <w:t>│  N  │ Наименование должностей  │        Количество должностей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1. │Заведующий                │1 на 8 должностей врачей-стоматологов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│стоматологическим         │всех специальностей                     │</w:t>
      </w:r>
    </w:p>
    <w:p w:rsidR="005410FC" w:rsidRDefault="005410FC" w:rsidP="00B25B8B">
      <w:pPr>
        <w:pStyle w:val="ConsPlusNonformat"/>
        <w:jc w:val="both"/>
      </w:pPr>
      <w:r>
        <w:t>│     │отделением  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2. │Заведующий                │1 при наличии не менее 4-х должностей   │</w:t>
      </w:r>
    </w:p>
    <w:p w:rsidR="005410FC" w:rsidRDefault="005410FC" w:rsidP="00B25B8B">
      <w:pPr>
        <w:pStyle w:val="ConsPlusNonformat"/>
        <w:jc w:val="both"/>
      </w:pPr>
      <w:r>
        <w:t>│     │ортопедическим            │врачей-стоматологов-ортопедов и (или)   │</w:t>
      </w:r>
    </w:p>
    <w:p w:rsidR="005410FC" w:rsidRDefault="005410FC" w:rsidP="00B25B8B">
      <w:pPr>
        <w:pStyle w:val="ConsPlusNonformat"/>
        <w:jc w:val="both"/>
      </w:pPr>
      <w:r>
        <w:t>│     │отделением, заведующий    │врачей-ортодонтов                       │</w:t>
      </w:r>
    </w:p>
    <w:p w:rsidR="005410FC" w:rsidRDefault="005410FC" w:rsidP="00B25B8B">
      <w:pPr>
        <w:pStyle w:val="ConsPlusNonformat"/>
        <w:jc w:val="both"/>
      </w:pPr>
      <w:r>
        <w:t>│     │ортодонтическим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│отделением  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3. │Заведующий                │0,5 на кабинет при наличии не менее 2-х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│стоматологическим         │должностей врачей стоматологического    │</w:t>
      </w:r>
    </w:p>
    <w:p w:rsidR="005410FC" w:rsidRDefault="005410FC" w:rsidP="00B25B8B">
      <w:pPr>
        <w:pStyle w:val="ConsPlusNonformat"/>
        <w:jc w:val="both"/>
      </w:pPr>
      <w:r>
        <w:t>│     │кабинетом (разных         │профиля 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│профилей)   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4. │Заведующий                │1 (для лабораторий, в штате которых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│стоматологической         │предусмотрено не менее 10 должностей    │</w:t>
      </w:r>
    </w:p>
    <w:p w:rsidR="005410FC" w:rsidRDefault="005410FC" w:rsidP="00B25B8B">
      <w:pPr>
        <w:pStyle w:val="ConsPlusNonformat"/>
        <w:jc w:val="both"/>
      </w:pPr>
      <w:r>
        <w:t>│     │(зуботехнической)         │зубных техников)                        │</w:t>
      </w:r>
    </w:p>
    <w:p w:rsidR="005410FC" w:rsidRDefault="005410FC" w:rsidP="00B25B8B">
      <w:pPr>
        <w:pStyle w:val="ConsPlusNonformat"/>
        <w:jc w:val="both"/>
      </w:pPr>
      <w:r>
        <w:t>│     │лабораторией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5. │Старшая медицинская       │1 на 1 должность заведующего            │</w:t>
      </w:r>
    </w:p>
    <w:p w:rsidR="005410FC" w:rsidRDefault="005410FC" w:rsidP="00B25B8B">
      <w:pPr>
        <w:pStyle w:val="ConsPlusNonformat"/>
        <w:jc w:val="both"/>
      </w:pPr>
      <w:r>
        <w:t>│     │сестра                    │отделением, 0,5 на кабинет при наличии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│не менее 2-х должностей врачей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│стоматологического профиля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6. │Старший зубной техник     │1 вместо должности зубного техника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│(для лабораторий, в штате которой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│предусмотрено не менее 15 должностей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│зубных техников, а также на каждые 10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│должностей зубных техников, свыше 15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│должностей зубных техников), 0,5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│лабораторию при наличии не менее 2-х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│должностей зубных техников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 7. │Врач-стоматолог </w:t>
      </w:r>
      <w:hyperlink r:id="rId122" w:history="1">
        <w:r>
          <w:rPr>
            <w:color w:val="0000FF"/>
          </w:rPr>
          <w:t>&lt;*&gt;</w:t>
        </w:r>
      </w:hyperlink>
      <w:r>
        <w:t xml:space="preserve">       │5 на 10 000 человек взрослого населения │</w:t>
      </w:r>
    </w:p>
    <w:p w:rsidR="005410FC" w:rsidRDefault="005410FC" w:rsidP="00B25B8B">
      <w:pPr>
        <w:pStyle w:val="ConsPlusNonformat"/>
        <w:jc w:val="both"/>
      </w:pPr>
      <w:r>
        <w:t>│     │(суммарно)                │         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8. │Врач-стоматолог-терапевт  │5 на 10 000 человек взрослого населения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 9. │Врач-стоматолог-хирург    │1,5 на 10 000 человек взрослого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│населения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10. │Врач-стоматолог-ортопед   │а) 1,5 на 10 000 человек взрослого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│городского населения;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│б) 0,7 на 10 000 человек взрослого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│сельского населения;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│в) 0,8 на 10 000 человек взрослого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│населения других населенных пунктов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11. │Врач-ортодонт             │а) 1 на 10 000 человек взрослого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│городского населения;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│б) 0,5 на 10 000 человек взрослого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│населения других населенных пунктов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12. │Врач-анестезиолог-        │а) 0,25 на 10 000 человек взрослого     │</w:t>
      </w:r>
    </w:p>
    <w:p w:rsidR="005410FC" w:rsidRDefault="005410FC" w:rsidP="00B25B8B">
      <w:pPr>
        <w:pStyle w:val="ConsPlusNonformat"/>
        <w:jc w:val="both"/>
      </w:pPr>
      <w:r>
        <w:t>│     │реаниматолог              │городского населения;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│б) 0,12 на 10 000 человек взрослого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│населения других населенных пунктов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13. │Зубной врач </w:t>
      </w:r>
      <w:hyperlink r:id="rId123" w:history="1">
        <w:r>
          <w:rPr>
            <w:color w:val="0000FF"/>
          </w:rPr>
          <w:t>&lt;*&gt;</w:t>
        </w:r>
      </w:hyperlink>
      <w:r>
        <w:t xml:space="preserve">           │Вводится по ведомости замены по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│нормативам врача-стоматолога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14. │Медицинская сестра        │1 на 1 должность врача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│стоматологического профиля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15. │Гигиенист                 │1 на 6 должностей врача     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│стоматологический         │стоматологического профиля в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│отделении, 0,5 на кабинет при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│наличии не менее 2-х должностей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│врачей стоматологического профиля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16. │Медицинская сестра-       │1,5 на 1 должность врача-анестезиолога- │</w:t>
      </w:r>
    </w:p>
    <w:p w:rsidR="005410FC" w:rsidRDefault="005410FC" w:rsidP="00B25B8B">
      <w:pPr>
        <w:pStyle w:val="ConsPlusNonformat"/>
        <w:jc w:val="both"/>
      </w:pPr>
      <w:r>
        <w:t>│     │анестезист                │реаниматолога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17. │Зубной техник             │2,5 на 1 должность врача-стоматолога-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│ортопеда;           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│2 на 1 должность врача-ортодонта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18. │Рентгенолаборант          │1 в смену   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19. │Медицинская сестра по     │1 на 15 тыс. условных процедурных       │</w:t>
      </w:r>
    </w:p>
    <w:p w:rsidR="005410FC" w:rsidRDefault="005410FC" w:rsidP="00B25B8B">
      <w:pPr>
        <w:pStyle w:val="ConsPlusNonformat"/>
        <w:jc w:val="both"/>
      </w:pPr>
      <w:r>
        <w:t>│     │физиотерапии              │единиц в год  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20. │Медицинский статистик     │1 на 20 должностей врачей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│стоматологического профиля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21. │Медицинский регистратор   │1 на 6 должностей врачей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│стоматологического профиля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22. │Сестра-хозяйка            │1 на отделение    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├─────┼──────────────────────────┼────────────────────────────────────────┤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23. │Санитарка                 │1 на:   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1 должность врача-стоматолога-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│хирурга;            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 2 должности врача-стоматолога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│других специальностей;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 2 должности врача-стоматолога-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│ортопеда и врача-ортодонта;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 2 должности медицинских сестер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│отделения физиотерапии;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 регистратуру;               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│    20 должностей зубных техников       │</w:t>
      </w:r>
    </w:p>
    <w:p w:rsidR="005410FC" w:rsidRDefault="005410FC" w:rsidP="00B25B8B">
      <w:pPr>
        <w:pStyle w:val="ConsPlusNonformat"/>
        <w:jc w:val="both"/>
      </w:pPr>
      <w:r>
        <w:t>└─────┴──────────────────────────┴────────────────────────────────────────┘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Должность врача-стоматолога в штатном расписании может быть при необходимости заменена на должность зубного врача, выполняющего свои должностные обязанности в соответствии с действующими актами.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8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РЕКОМЕНДУЕМЫЕ ШТАТНЫЕ НОРМАТИВЫ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МЕДИЦИНСКОГО И ДРУГОГО ПЕРСОНАЛА СТОМАТОЛОГИЧЕСКОГО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КАБИНЕТА В ОБРАЗОВАТЕЛЬНЫХ УЧРЕЖДЕНИЯХ СРЕДНЕГО, ВЫСШЕГО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И ПОСЛЕВУЗОВСКОГО ПРОФЕССИОНАЛЬНОГО ОБРАЗОВАНИЯ, ПРИЗЫВНЫХ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ПУНКТАХ НА ПРЕДПРИЯТИЯХ И В ОРГАНИЗАЦИЯХ &lt;*&gt;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Рекомендуемые штатные нормативы медицинского и другого персонала распространяются на стоматологические кабинеты государственной и муниципальной системы здравоохранения.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3645"/>
        <w:gridCol w:w="5535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должностей 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      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0,5 на кабинет при наличии не менее 2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должностей врачей стоматологического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профиля                            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Врач-стоматолог (врач-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 общей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практики, врач-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стоматолог-терапевт)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(суммарно)       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2000 человек взрослого населения,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 не менее 1 должности на кабинет (не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более 2-х должностей на 1 кресло 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двухсменной работе) &lt;*&gt;       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Зубной врач &lt;*&gt;  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Вводится по ведомости замены по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нормативам врача-стоматолога  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1 должность врача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стоматологического профиля    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Гигиенист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стоматологический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(при наличии рабочего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места)                        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Санитарка        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2 должности врачей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стоматологического профиля, но не менее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должности на кабинет             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Должность врача-стоматолога при необходимости может быть заменена на должность зубного врача.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9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РЕКОМЕНДУЕМЫЕ ШТАТНЫЕ НОРМАТИВЫ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МЕДИЦИНСКОГО ПЕРСОНАЛА МОБИЛЬНОГО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СТОМАТОЛОГИЧЕСКОГО КАБИНЕТА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3645"/>
        <w:gridCol w:w="5535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должностей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должностей 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      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0,5                                     </w:t>
            </w:r>
          </w:p>
        </w:tc>
      </w:tr>
      <w:tr w:rsidR="005410F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Врач-стоматолог &lt;*&gt; (врач-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 общей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практики), врач-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стоматолог-ортопед,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врач-стоматолог других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профилей (суммарно)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рабочую смену            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Зубной врач &lt;*&gt;  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вводится по ведомости замены по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нормативам врача-стоматолога  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           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Зубной техник    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1 должность врача-стоматолога-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ортопеда или врача-ортодонта  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 </w:t>
            </w:r>
          </w:p>
        </w:tc>
        <w:tc>
          <w:tcPr>
            <w:tcW w:w="3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Санитарка                 </w:t>
            </w:r>
          </w:p>
        </w:tc>
        <w:tc>
          <w:tcPr>
            <w:tcW w:w="55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                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Должность врача-стоматолога в штатном расписании может быть при необходимости заменена на должность зубного врача.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10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РЕКОМЕНДУЕМЫЕ ШТАТНЫЕ НОРМАТИВЫ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МЕДИЦИНСКОГО ПЕРСОНАЛА ХИРУРГИЧЕСКОГО ЧЕЛЮСТНО-ЛИЦЕВОГО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И СТОМАТОЛОГИЧЕСКОГО ОТДЕЛЕНИЯ СТАЦИОНАРА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(ИЗ РАСЧЕТА НА 30 КОЕК) &lt;*&gt;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Рекомендуемые штатные нормативы медицинского и другого персонала распространяются на отделения государственной и муниципальной систем здравоохранения.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должности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должностей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Заведующий отделением (врач челюстно-лицевой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 или врач-стоматолог-хирург)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Врач челюстно-лицевой хирург или врач-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стоматолог-хирург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Старшая медицинская сестра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Сестра-хозяйка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палатная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8,5 (два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круглосуточных поста)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процедурной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Медицинская сестра перевязочной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Младшая медицинская сестра по уходу за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больными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8,5 (два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круглосуточных поста)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Санитарка-буфетчица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Санитарка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               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11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СТАНДАРТ ОСНАЩЕНИЯ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1. Стандарт оснащения отделения (кабинета) общей практики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паровой), при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Аквадистиллятор (медицинский), при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(стерилизатор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&lt;*&gt;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Амальгамосмеситель &lt;*&gt;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воздушно-абразивный для снятия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отложений при отсутствии в Место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универсальное врача-стоматолога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(далее - МРУ) и Установка стоматологическая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(далее - УС)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дезинфекции оттисков,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изделий и инструментов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диагностики жизнеспособности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пульпы (электроодонтометр)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изготовления индивидуальных капп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определения глубины корневого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канала (апекслокатор)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фонофореза (лекарственного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электрофореза) &lt;*&gt; при отсутствии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физиотерапевтического кабинета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снятия зубных отложений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(скейлер) при отсутствии 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Артикулятор (стоматологический) с лицевой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дугой &lt;*&gt;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Аспиратор (отсасыватель) хирургический, при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хранения стерильных инструментов и материала)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потребности &lt;***&gt;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зуботехническая &lt;*&gt;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стоматологическая портативная &lt;*&gt;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Вибростол  (стоматологический,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зуботехнический)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Гипсоотстойники (грязеуловитель)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каждую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раковину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Горелка стоматологическая (спиртовая,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газовая, пьезо)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Диатермокоагулятор стоматологический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аксессуары (ретракционные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нити и кольца, матричные системы, клинья,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 для регистрации окклюзии)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каждой позиции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кровоостанавливающий в ассортименте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Зонды глазные в ассортименте,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зондирования протока слюнных желез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стоматологические (мелкие):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боры,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финиры,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головки фасонные,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диски сепарационные и круги,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фрезы,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корневые инструменты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Инкубатор для проведения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микробиологических тестов (CO2 инкубатор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выращивания культур клеток и тканей)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наличии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отдельного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 с учетом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требований СанПиН)  </w:t>
            </w:r>
          </w:p>
        </w:tc>
      </w:tr>
      <w:tr w:rsidR="005410FC">
        <w:trPr>
          <w:cantSplit/>
          <w:trHeight w:val="19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слепочные ложки,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стоматологический, для карпульной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анестезии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универсальный,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дозирующий, для карпульной анестезии  &lt;*&gt;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отсутствии системы пакетирования)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стоматологический (безмасляный),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МРУ и УС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учетом расчетной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Коронкосниматель стоматологический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Коффердам (роббердам) стоматологический &lt;*&gt;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стоматологическое,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две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врача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двухсменной работе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Крючки хирургические, зубчатые разных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помещений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стоматологическая для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фотополимеризации (светоотверждения)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стоматологические оттискные (при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выполнении ортопедических работ) &lt;*&gt;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не менее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1 должность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хирургические (костные), разных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не менее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1 должность врача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 бинокулярная для врача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упаковочная (аппарат для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предстерилизационной упаковки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инструментария) при отсутствии центральной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стерилизационной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     </w:t>
            </w:r>
          </w:p>
        </w:tc>
      </w:tr>
      <w:tr w:rsidR="005410FC">
        <w:trPr>
          <w:cantSplit/>
          <w:trHeight w:val="20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врача-стоматолога: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 (данные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станине, либо крепиться взаимно,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раздельно к несущим конструкциям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(стене, мебели)) или Место рабочее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универсальное врача-стоматолога &lt;*&gt; (МРУ),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включающее УС, оснащенную турбиной,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микромотором, диатермокоагулятором,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ультразвуковым скалером, пылесосом,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негатоскопом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комплекта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две врачебные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двухсменном рабочем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дне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(зуботехнический)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 стоматологический с оптикой или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 оптики (при отсутствии в МРУ и УС)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медикаментов, методических материалов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 для оказания экстренной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помощи при состояниях,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угрожающих жизни (укладка-аптечка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помощи при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(инструменты, щетки, диски, пасты)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шлифования и полирования пломб и зубных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протезов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набора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должность врача  </w:t>
            </w:r>
          </w:p>
        </w:tc>
      </w:tr>
      <w:tr w:rsidR="005410FC">
        <w:trPr>
          <w:cantSplit/>
          <w:trHeight w:val="13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гладилка-штопфер,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в ассортименте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снятия зубных отложений: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крючки для снятия зубного камня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поликлинику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(отделение)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инструментов, игл и шовного материала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видов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индивидуальной профилактики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парентеральных инфекций (аптечка "анти-СПИД")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микробиологические (реагенты,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реактивы для бактериологических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исследований) для проведения тестов на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кислотообразующую микрофлору при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использовании инкубатора для проведения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микробиологических тестов &lt;*&gt;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набора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 посещений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прямой для микромотора при отсутствии в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комплекте МРУ и УС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без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фиброоптики при отсутствии в комплекте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и установке без фиброоптики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с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фиброоптикой &lt;*&gt; при отсутствии в комплекте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и установке с фиброоптикой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эндодонтический &lt;*&gt; понижающий механический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редукторный &lt;*&gt;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фиброоптикой повышающий механический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микромотора, под турбинный бор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комплекте МРУ и УС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1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при отсутствии в комплекте МРУ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УС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 стоматологический для гипса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зуботехнические коронковые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Нож-шпатель зуботехнический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Окклюдатор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1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пыли (стоматологический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пылесос) при отсутствии в комплекте МРУ и УС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слюноотсос)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Оттискные массы (слепочные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стоматологические материалы) разных групп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(от светового излучения)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врача, пациента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комплекта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рабочее 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Параллелометр стоматологический &lt;*&gt;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игл &lt;*&gt; при отсутствии централизованной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утилизации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18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медикаментозные средства: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лечебные,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пломбировочные,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прокладочные материалы,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адгезивные материалы,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герметизации дентина,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временного пломбирования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временной фиксации несъемных протезов,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для постоянной фиксации несъемных протезов,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анестетики,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антисептические препараты,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лечения гиперчувствительности,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фторпрофилактики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вида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или рентген дентальный, при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рентген-кабинета или договора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лучевую диагностику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комплекта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поликлинику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(отделение)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Распаторы стоматологические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Ретракторы (десневые) стоматологические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стоматологический при отсутствии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увлажнения воздуха в лечебных помещениях &lt;**&gt;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Скальпели (держатели) и одноразовые лезвия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от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ионизирующего излучения при наличии источника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излучения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 емкости-контейнеры для дезинфекции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стоматологический для мелкого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 гласперленовый &lt;*&gt;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и автоклава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гипсовочный стоматологический с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рабочей поверхностью из нержавеющей стали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пластика с отверстием для удаления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отходов гипса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&lt;*&gt;,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ассистента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для замешивания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оттискных масс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моделировочный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воска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для замешивания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гипса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для удаления зубов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корней зубов на верхней и нижней челюстях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ассортименте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15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крампонные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повреждения глаз) для врача и ассистента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Элеваторы стоматологические для удаления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корней зубов на верхней и нижней челюстях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диагностические для проведения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тестов на выявление новообразований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(скрининг) и контроля за лечением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новообразований 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депофореза &lt;*&gt;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2. Стандарт оснащения отделения (кабинета) терапевтической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стоматологии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паровой), при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Аквадистиллятор (медицинский), при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(стерилизатор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&lt;*&gt;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Амальгамосмеситель &lt;*&gt;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&lt;***&gt;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воздушно-абразивный для снятия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отложений при отсутствии в МРУ и УС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диагностики жизнеспособности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пульпы (электроодонтометр)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определения глубины корневого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канала (апекслокатор)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фонофореза (лекарственного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электрофореза) &lt;*&gt; при отсутствии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физиотерапевтического кабинета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снятия зубных отложений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(скейлер),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стерильных инструментов и материала)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Гипсоотстойники (грязеуловитель)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каждую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раковину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Горелка стоматологическая (спиртовая,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газовая, пьезо)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Диатермокоагулятор стоматологический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аксессуары (ретракционные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нити и кольца, матричные системы, клинья,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 для регистрации окклюзии)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одного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каждой позиции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Инкубатор для проведения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микробиологических тестов (CO2 инкубатор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выращивания культур клеток и тканей)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наличии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отдельного помещения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СанПиН)       </w:t>
            </w:r>
          </w:p>
        </w:tc>
      </w:tr>
      <w:tr w:rsidR="005410FC">
        <w:trPr>
          <w:cantSplit/>
          <w:trHeight w:val="18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стоматологические (мелкие):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боры,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финиры,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головки фасонные,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диски сепарационные и круги,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фрезы,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корневые инструменты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стоматологический, для карпульной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анестезии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универсальный,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дозирующий, для карпульной анестезии  &lt;*&gt;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системы пакетирования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стоматологический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(безмасляный), при отсутствии в МРУ и УС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Коронкосниматель стоматологический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Коффердам (роббердам) стоматологический 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 стоматологическое при отсутствии в МРУ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УС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две должности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при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двухсменной работе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помещений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стоматологическая для фотополимеризации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(светоотверждения) при отсутствии в МРУ и УС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 бинокулярная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на кабинет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упаковочная (аппарат для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предстерилизационной упаковки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инструментария) при отсутствии в центральной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стерилизационной  &lt;*&gt;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</w:p>
        </w:tc>
      </w:tr>
      <w:tr w:rsidR="005410FC">
        <w:trPr>
          <w:cantSplit/>
          <w:trHeight w:val="20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врача-стоматолога: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 (данные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 либо крепиться взаимно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раздельно к несущим конструкциям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(стене, мебели)) или Место рабочее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универсальное врача-стоматолога  &lt;*&gt;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(МРУ), включающее УС, оснащенную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турбиной, микромотором, диатермокоагулятором,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ультразвуковым скалером, пылесосом,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негатоскопом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две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врачебные должности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двухсменном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рабочем дне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 стоматологический с оптикой или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 оптики при отсутствии в МРУ и УС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1 на рабочее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медикаментов, методических материалов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 для оказания экстренной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помощи при состояниях,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угрожающих жизни (укладка-аптечка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помощи при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депофореза &lt;*&gt;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(инструменты, щетки, диски, пасты)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шлифования и полирования пломб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набора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 </w:t>
            </w:r>
          </w:p>
        </w:tc>
      </w:tr>
      <w:tr w:rsidR="005410FC">
        <w:trPr>
          <w:cantSplit/>
          <w:trHeight w:val="13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гладилка-штопфер,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в ассортименте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снятия зубных отложений: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крючки для снятия зубного камня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поликлинику   </w:t>
            </w:r>
          </w:p>
        </w:tc>
      </w:tr>
      <w:tr w:rsidR="005410F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микробиологические (реагенты,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реактивы для бактериологических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исследований) для проведения тестов на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кислотообразующую микрофлору при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использовании инкубатора для проведения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микробиологических тестов &lt;*&gt;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менее 1 наборов на 10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посещений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набор на кабинет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прямой для микромотора при отсутствии в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без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фиброоптики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и установке без фиброоптики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с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фиброоптикой &lt;*&gt; при отсутствии в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комплекте МРУ и УС и установке с фиброоптикой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эндодонтический &lt;*&gt; понижающий механический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на должность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редукторный &lt;*&gt;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фиброоптикой повышающий механический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микромотора, под турбинный бор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отсутствии в комплекте МРУ и УС)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на кабинет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при отсутствии в комплекте МРУ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пыли (стоматологический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пылесос) при отсутствии в комплекте МРУ и УС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слюноотсос)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(от светового излучения)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врача, пациента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для вертикальной конденсации горячей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гуттаперчи &lt;*&gt;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для разогревания гуттаперчи &lt;*&gt;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игл &lt;*&gt; при отсутствии централизованной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утилизации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18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медикаментозные средства: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лечебные,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пломбировочные,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прокладочные материалы,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адгезивные материалы,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герметизации дентина,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временного пломбирования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временной фиксации несъемных протезов,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анестетики,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антисептические препараты,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лечения гиперчувствительности,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фторпрофилактики,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медицинского отбеливания зубов &lt;*&gt;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вида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или рентген дентальный 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рентген-кабинета или договора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лучевую диагностику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&lt;***&gt;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Ретракторы (десневые) стоматологические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стоматологический при отсутствии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комплекте МРУ и УС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увлажнения воздуха в лечебных помещениях &lt;**&gt;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от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ионизирующего излучения при наличии источника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излучения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 емкости-контейнеры для дезинфекции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стоматологический для мелкого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 гласперленовый &lt;*&gt;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и автоклава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ассистента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повреждения глаз) для врача и ассистента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 на рабочее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диагностические для проведения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тестов на выявление новообразований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(скрининг) и контроля за лечением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новообразований 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3. Стандарт оснащения отделения (кабинета) хирургической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стоматологии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 при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Аквадистиллятор (медицинский) при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(стерилизатор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 &lt;*&gt;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снятия зубных отложений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(скейлер) при отсутствии 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Аспиратор (отсасыватель) хирургический при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хранения стерильных инструментов и материала)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стоматологическая портативная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МРУ и УС с микромотором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стоматологическая портативная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физиодиспенсером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Боры стоматологические для прямого и углового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наконечника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10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по 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Диатермокоагулятор хирургический,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стоматологический при отсутствии в МРУ и УС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Долота и остеотомы медицинские в ассортименте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по 2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кровоостанавливающий в ассортименте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Зонды глазные в ассортименте,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зондирования протока слюнных желез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3 на кабинет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Иглы для проведения пункционной биопсии 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аспирационного цитологического метода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исследования &lt;*&gt;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стоматологический, для карпульной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анестезии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универсальный,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дозирующий, для карпульной анестезии  &lt;*&gt;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кабинет</w:t>
            </w:r>
          </w:p>
        </w:tc>
      </w:tr>
      <w:tr w:rsidR="005410FC">
        <w:trPr>
          <w:cantSplit/>
          <w:trHeight w:val="18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отсутствии системы пакетирования)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 на кабинет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 при отсутствии 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2 должности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при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двухсменной работе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Крючки хирургические, зубчатые разных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Кюрета хирургическая разных размеров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5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передвижная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хирургические (костные), разных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5 на рабочее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 бинокулярная для врача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на кабинет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упаковочная (аппарат для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предстерилизационной упаковки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инструментария) при отсутствии центральной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стерилизационной  &lt;*&gt;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</w:p>
        </w:tc>
      </w:tr>
      <w:tr w:rsidR="005410FC">
        <w:trPr>
          <w:cantSplit/>
          <w:trHeight w:val="20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 &lt;*&gt;: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 (данные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 либо крепиться взаимно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раздельно к несущим конструкциям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(стене, мебели)) или Место рабочее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универсальное врача-стоматолога  &lt;*&gt;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(МРУ), включающее УС, оснащенную турбиной,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микромотором, диатермокоагулятором,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ультразвуковым скалером, пылесосом,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негатоскопом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2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врачебные должности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двухсменном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рабочем дне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 стоматологический с оптикой или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 оптики &lt;*&gt; при отсутствии в МРУ и УС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медикаментов, методических материалов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 для оказания экстренной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помощи при состояниях,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угрожающих жизни (укладка-аптечка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помощи при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инструментов, игл и шовного материала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двух видов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поликлинику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и приспособлений для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синуслифтинга &lt;*&gt; (при работе с имплантатами)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хирургических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проведения операции имплантации &lt;*&gt;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работе с имплантатами)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зондов Боумена для зондирования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(бужирования) протоков слюнных желез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инструментов для ретроградного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пломбирования корневых каналов &lt;*&gt;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профилактики парентеральных инфекций (аптечка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"анти-СПИД")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механический прямой для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микромотора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механический угловой для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микромотора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при отсутствии в комплекте МРУ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5 на кабинет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слюноотсос)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5 на кабинет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игл &lt;*&gt; при отсутствии централизованной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утилизации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диагностического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процесса, видеоархива и ведения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компьютерной истории болезни, программа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учета &lt;*&gt;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медикаментозные средства: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лечебные,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анестетики,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антисептические препараты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или рентген дентальный 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рентген-кабинета или договора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лучевую диагностику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Распаторы стоматологические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требованию, не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стоматологический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комплекте МРУ и УС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увлажнения воздуха в  лечебных помещениях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&lt;**&gt;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СанПиНа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Скальпели (держатели) и одноразовые лезвия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ассортименте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от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ионизирующего излучения при наличии источника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излучения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соответствии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&lt;***&gt;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емкости-контейнеры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инструментов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ассистента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Штатив медицинский для длительных инфузионных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вливаний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для удаления зубов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корней зубов на верхней и нижней челюстях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требованию, не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25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повреждения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глаз) для врача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Элеваторы стоматологические для удаления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корней зубов на верхней и нижней челюстях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требованию, не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15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диагностические для проведения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тестов на выявление новообразований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(скрининг) и контроля за лечением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новообразований &lt;*&gt;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4. Стандарт оснащения отделения (кабинета) ортопедической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стоматологии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 при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Аквадистиллятор (медицинский) при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(стерилизатор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&lt;*&gt;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воздушно-абразивный для снятия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отложений при отсутствии в МРУ и УС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дезинфекции оттисков,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изделий и инструментов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снятия зубных отложений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ультразвуковой (скейлер) при отсутствии в МРУ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УС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Артикулятор (стоматологический) с лицевой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дугой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стерильных инструментов и материала)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зуботехническая с пылеуловителем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защитным боксом (эргобокс)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кабинет,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&lt;*&gt;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Вибростол (стоматологический,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зуботехнический)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Гипсоотстойники (грязеуловитель)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каждую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раковину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Горелка стоматологическая (спиртовая,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газовая, пьезо)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Диатермокоагулятор стоматологический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аксессуары (ретракционные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нити и кольца, матричные системы, клинья,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 для регистрации окклюзии)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одного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каждой позиции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кровоостанавливающий в ассортименте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стоматологические (мелкие):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боры,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финиры,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головки фасонные,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диски сепарационные и круги,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фрезы,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корневые инструменты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для карпульной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анестезии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универсальный,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дозирующий, для карпульной анестезии &lt;*&gt;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19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слепочные ложки,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отсутствии системы пакетирования)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стоматологический (безмасленный)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МРУ и УС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Коронкосниматель стоматологический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Коффердам (роббердам) стоматологический &lt;*&gt;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Кресло стоматологическое при отсутствии в МРУ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УС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две должности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при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двухсменной работе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стоматологическая для фотополимеризации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(светоотверждения) при отсутствии в МРУ и УС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стоматологические оттискные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стандартные (металлические)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6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наименований,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5 каждого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 бинокулярная &lt;*&gt;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упаковочная (аппарат для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предстерилизационной упаковки инструментация)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центральной стерилизационной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</w:p>
        </w:tc>
      </w:tr>
      <w:tr w:rsidR="005410FC">
        <w:trPr>
          <w:cantSplit/>
          <w:trHeight w:val="20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врача-стоматолога: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 (данные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 либо крепиться взаимно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раздельно к несущим конструкциям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(стене, мебели)) или Место рабочее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универсальное врача-стоматолога &lt;*&gt;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(МРУ), включающее УС, оснащенную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турбиной, микромотором, диатермокоагулятором,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ультразвуковым скалером, пылесосом,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негатоскопом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две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врачебные должности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двухсменном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рабочем дне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(зуботехнический)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 стоматологический с оптикой или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 оптики при отсутствии в МРУ и УС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медикаментов, методических материалов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 для оказания экстренной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помощи при состояниях,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угрожающих жизни (укладка-аптечка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помощи при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набор на кабинет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восков зуботехнических в ассортименте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(инструменты, щетки, диски, пасты)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шлифования и полирования пломб и зубных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протезов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одну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</w:t>
            </w:r>
          </w:p>
        </w:tc>
      </w:tr>
      <w:tr w:rsidR="005410FC">
        <w:trPr>
          <w:cantSplit/>
          <w:trHeight w:val="12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ортопедических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 с имплантатами &lt;*&gt; (при работе с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имплантатами)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поликлинику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механический прямой для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микромотора при отсутствии в комплекте УС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механический угловой для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микромотора при отсутствии в комплекте УС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турбинный без фиброоптики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комплекте МРУ и УС и установке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 фиброоптики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турбинный с фиброоптикой &lt;*&gt; при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комплекте МРУ и УС и установке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фиброоптикой &lt;*&gt;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эндодонтический &lt;*&gt; (понижающий)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механический угловой для микромотора (при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комплекте МРУ и УС)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редукторный &lt;*&gt; с фиброоптикой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без (повышающий) механический угловой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микромотора, под турбинный бор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одну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при отсутствии в комплекте УС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 для гипса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зуботехнические коронковые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Нож-шпатель зуботехнический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Окклюдатор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одну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пыли (стоматологический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пылесос) при отсутствии в комплекте МРУ и УС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слюноотсос)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Оттискные массы (слепочные стоматологические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материалы) разных групп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(от светового излучения)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врача, пациента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Палитра для красок стоматологическая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Параллелометр стоматологический &lt;*&gt;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игл &lt;*&gt; при отсутствии  централизованной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утилизации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или рентген дентальный 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рентген-кабинета или договора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лучевую диагностику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&lt;***&gt;        </w:t>
            </w:r>
          </w:p>
        </w:tc>
      </w:tr>
      <w:tr w:rsidR="005410FC">
        <w:trPr>
          <w:cantSplit/>
          <w:trHeight w:val="18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медикаментозные средства: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лечебные,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пломбировочные,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прокладочные материалы,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адгезивные материалы,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герметизации дентина,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временного пломбирования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временной фиксации несъемных протезов,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для постоянной фиксации несъемных протезов,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анестетики,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антисептические препараты,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лечения гиперчувствительности,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фторпрофилактики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вида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расходного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Ретракторы (десневые) стоматологические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стоматологический при отсутствии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увлажнения воздуха в лечебных помещениях &lt;**&gt;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Скальпели (держатели) и одноразовые лезвия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от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ионизирующего излучения при наличии источника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излучения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емкости-контейнеры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инструментов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стоматологический для мелкого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 гласперленовый &lt;*&gt;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и автоклава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гипсовочный стоматологический с рабочей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поверхностью из нержавеющей стали или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пластика с отверстием для удаления отходов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гипса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&lt;*&gt; не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на отделение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ассистента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и инструментов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числу сотрудников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для замешивания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оттискных масс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моделировочный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воска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для замешивания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гипса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стоматологический крампонные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повреждения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глаз) для врача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диагностические для проведения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тестов на выявление новообразований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(скрининг) и контроля за лечением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новообразований &lt;*&gt;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5. Стандарт оснащения стоматологической (зуботехнической)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лаборатории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дезинфекции оттисков,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изделий и инструментов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вертикального сверления гипсовых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моделей (пиндексмашина) &lt;*&gt;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вертикального разрезания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гипсовых моделей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изготовления индивидуальных капп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с принадлежностями для литья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металла зубных протезов &lt;*&gt;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с принадлежностями для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предварительного прогрева литьевых форм 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прессования ортодонтических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пластинок при выполнении ортодонтических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контактной (электродуговой) сварки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протезов &lt;*&gt;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Артикулятор стоматологический с лицевой дугой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световой полимеризации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стоматологической пластмассы &lt;*&gt;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пайки и сварки зубных протезов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лазером &lt;*&gt;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электропневмовакуумного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штампования &lt;*&gt;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зуботехническая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комплектации стола зуботехнического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Вакуумный миксер для гипса, паковочной массы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силикона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Весы медицинские настольные (от 2 граммов до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килограмма)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Вибростол стоматологический зуботехнический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Воскотопка зуботехническая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Вытяжной шкаф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Гидрополимеризатор для полимеризации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стоматологической пластмассы на водяной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бане под давлением &lt;*&gt;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Гипсоотстойники (грязеуловитель)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каждую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раковину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 зуботехнический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двух видов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Гипсовый нож зуботехнический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Горелка зуботехническая с подводом газа или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спиртовка или электрошпатель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зуботехнический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Емкости (контейнеры) для хранения готовых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моделей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Емкости для замешивания пластмассы &lt;*&gt;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Емкость для замешивания гипса (резиновая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колба)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9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стоматологические (мелкие):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боры,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финиры,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головки фасонные шлифовальные,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диски сепарационные и круги,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фрезы зуботехнические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Изоляционные зуботехнические лаки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4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материалы для фиксации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аттачменов (устройство для фиксации съемных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протезов)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стоматологический (безмасляный)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централизованный с резервным блоком &lt;*&gt;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для полимеризатора при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подачи воздуха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аппарат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для подачи сжатого воздуха 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зуботехническим столам при отсутствии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подачи воздуха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3 стола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для мусора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Лотки медицинские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Металл (сплав стоматологический) &lt;*&gt;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Кювета зуботехническая для дублирования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моделей &lt;*&gt;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Кювета зуботехническая большая &lt;*&gt;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бактерицидная (переносная) &lt;*&gt;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Лобзик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Ложка зуботехническая для металла &lt;*&gt;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Моделировочные шпатели зуботехнические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набор на рабочее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зубного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техника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(зуботехнический)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ортодонтических работ &lt;*&gt;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работы с керамикой &lt;*&gt;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измерительных ортодонтических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&lt;*&gt;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зуботехнический для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работы с имплантатами &lt;*&gt;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инструментов для работы с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металлическими коронками и кольцами &lt;*&gt;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зуботехнических восков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набор на рабочее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зубного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техника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искусственных зубов в ассортименте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лабораторию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ортодонтической проволоки разного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диаметра и сечения &lt;*&gt;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набор на рабочее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зубного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техника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стоматологических пластмасс в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&lt;*&gt;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ассортимент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лабораторию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полировочных щеток и резиновых кругов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шлифовки и полировки стоматологических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стандартных заготовок для коронок,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колец &lt;*&gt;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набор на рабочее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зубного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техника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щипцов ортодонтических &lt;*&gt;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турбинный стоматологический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высокоскоростной без фиброоптики с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управлением &lt;*&gt;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коронковые &lt;*&gt;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Нож-шпатель зуботехнический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Окклюдатор зуботехнический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Отсасыватель пыли (стоматологический пылесос)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комплекте со столом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зуботехническим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для зубного техника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Палитра для красок стоматологическая &lt;*&gt;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Параллелометр стоматологический &lt;*&gt;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Пароструйная установка &lt;*&gt; для пароструйной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очистки зуботехнических изделий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Пескоструйный аппарат &lt;*&gt; для пескоструйной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очистки зуботехнических изделий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Печь муфельная &lt;*&gt;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Печь для обжига керамики &lt;*&gt;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Печь для выплавки воска &lt;*&gt;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Печь для прессованной керамики &lt;*&gt;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 зуботехнический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Полировочный станок с пылеуловителем &lt;*&gt; (при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работе с драгоценными металлами)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Пресс для выдавливания гипса &lt;*&gt;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Пресс для кювет зуботехнический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гидравлический &lt;*&gt;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Пресс для формовки пластмассы &lt;*&gt;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для обрезки гипсовых моделей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Полировочные порошки и пасты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Рабочий зуботехнический стол, оснащенный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местной вытяжкой, индивидуальным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светильником, микромотором, подачей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воздуха под давлением, турбиной &lt;*&gt;,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горелкой, электрошпателем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Резиновые колбы для замешивания гипса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зуботехнический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комплектации стола зуботехнического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увлажнения воздуха в лечебных помещениях &lt;**&gt;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согласно СанПиНа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Скальпели (держатели) и одноразовые лезвия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 штук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 емкости-контейнеры для дезинфекции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&lt;***&gt;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гипсовочный зуботехнический с рабочей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поверхностью из нержавеющей стали или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пластика с отверстием для удаления отходов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гипса и бункерами для хранения гипса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лабораторный для работы с материалами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зубного техника с оснащением при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комплекте со столом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зуботехническим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Тигель керамический для стоматологии &lt;*&gt;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Трегеры &lt;*&gt;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Фрезерный параллелометр &lt;*&gt;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лабораторию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Формирователи цоколей контрольных моделей &lt;*&gt;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Фрезы зуботехнические для гипса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набор на рабочее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зубного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техника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Шлиф-мотор стоматологический при работе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базисными пластмассами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Шлиф-мотор стоматологический с защитным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экраном и пылеуловителем для полировки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протезов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5 рабочих мест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Шпатели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наименования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электрический моделировочный для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воска &lt;*&gt;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зуботехнические крампонные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зуботехнические круглые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зуботехнические кусачки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103.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зуботехнические плоскогубцы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зубного техника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6. Стандарт оснащения ортодонтического отделения (кабинета)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паровой), при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Аквадистиллятор (медицинский), при отсутствии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&lt;*&gt; (стерилизатор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дезинфекции оттисков,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изделий и инструментов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Артикулятор стоматологический с лицевой дугой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стерильных инструментов и материала)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Быстротвердеющие пластмассы в ассортименте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Внутриротовая видеокамера &lt;*&gt;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аксессуары (ретракционные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нити и кольца, матричные системы, клинья,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 для регистрации окклюзии)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каждой позиции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19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слепочные ложки,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стоматологический, для карпульной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анестезии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универсальный,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дозирующий, для карпульной анестезии &lt;*&gt;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отсутствии системы пакетирования)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для позиционирования лингвальных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брекетов &lt;*&gt;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приспособлений для профилактики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аномалий прикуса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Компрессор (если установка не укомплектована)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Контейнеры для хранения изготовленных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аппаратов, силиконовых ложек с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позиционированными лингвальными брекетами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Корнцанги прямой, изогнутый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Коронкосниматель стоматологический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Коффердам (роббердам) стоматологический &lt;*&gt;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бактерицидная для помещений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передвижная &lt;*&gt;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стоматологическая для фотополимеризации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(светоотверждения) при отсутствии в МРУ и УС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стоматологические оттискные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 штук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одну должность врача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Материалы для временной и постоянной фиксации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ортодонтических конструкций,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дентингерметизирующий ликвид или праймер.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19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врача-стоматолога: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 -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 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 (данные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 либо крепиться взаимно, либо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раздельно к несущим конструкциям (стене,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мебели)) или Место рабочее универсальное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стоматолога &lt;*&gt; (МРУ), включающее УС,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оснащенную турбиной, микромотором,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диатермокоагулятором, ультразвуковым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скалером, пылесосом, негатоскопом.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2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врачебные должности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двухсменном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рабочем дне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медицинских зуботехнических режущих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ротационных инструментов (диски, боры, фрезы)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медикаментов, методических материалов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 для оказания экстренной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помощи при состояниях,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угрожающих жизни (укладка-аптечка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помощи при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(инструментов, щеток, дисков, боров,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головок шлифовальных, резиновых,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силиконовых, штрипсов, полировочной пасты)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шлифования и полирования эмали зубов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после снятия брекетов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набора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одну должность врача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поликлинику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щипцов ортодонтических и зажимов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восков зуботехнических в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инструментов для работы с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металлическими коронками и кольцами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12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турбинный с фиброоптикой &lt;*&gt; при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комплекте МРУ и УС, и установке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фиброоптикой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установку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Наконечники стоматологические прямой 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угловой для микромотора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установку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настенный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наименования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для обрезания коронок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Оборудование и приспособления для работы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гипсом и оттискными материалами (ложки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оттискные, чашки резиновые, шпатели)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комплекта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Оттискные массы (слепочные стоматологические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материалы) разных групп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(от светового излучения)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врача, пациента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Периотест &lt;*&gt; (Прибор для определения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подвижности зубов, коронок и имплантатов)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игл &lt;*&gt; при отсутствии централизованной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утилизации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410FC">
        <w:trPr>
          <w:cantSplit/>
          <w:trHeight w:val="16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медикаментозные средства: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лечебные,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пломбировочные,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прокладочные материалы,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адгезивные материалы,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герметизации дентина,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временного пломбирования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временной фиксации несъемных протезов,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ортодонтические клеи,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анестетики,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антисептические препараты,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лечения гиперчувствительности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двух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вида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Ретракторы губные стоматологические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увлажнения воздуха в лечебных помещениях &lt;**&gt;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&lt;***&gt;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емкости-контейнеры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инструментов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Стекла для замешивания материалов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стоматологический для мелкого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 гласперленовый &lt;*&gt;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и автоклава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гипсовочный стоматологический с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рабочей поверхностью из нержавеющей стали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пластика с отверстием для удаления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отходов гипса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на кабинет &lt;*&gt;,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на отделение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при отсутствии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комплекте МРУ и УС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ассистента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комплекте МРУ и УС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медсестры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медсестры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Цифровой фотоаппарат &lt;*&gt;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&lt;*&gt;,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Шкаф медицинский для хранения диагностических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моделей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повреждения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глаз) для врача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диагностические для проведения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тестов на выявление новообразований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(скрининг) и контроля за лечением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новообразований &lt;*&gt;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7. Стандарт оснащения физиотерапевтического отделения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(кабинета)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паровой), при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Аквадистиллятор (медицинский), при отсутствии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диагностики жизнеспособности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пульпы (одонтометр)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низкочастотной терапии &lt;*&gt;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лазерный хирургический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фотодинамического и гипертермического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воздействия &lt;*&gt;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УВЧ-терапии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УФО-терапии (облучатель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ультрафиолетовый гелиотерапевтический)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электро(фоно)фореза,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гальванизации, лекарственного электрофореза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стерильных инструментов и материала)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Горелка стоматологическая (спиртовая,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газовая, пьезо)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Гель-фотосенсибилизатор к световому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излучению &lt;*&gt;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кровоостанавливающий в ассортименте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наименований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18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стоматологические (мелкие):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боры,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финиры,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головки фасонные,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диски сепарационные и круги,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фрезы,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корневые инструменты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(при отсутствии системы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пакетирования)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стоматологический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(безмасляный), при отсутствии в МРУ и УС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Коронкосниматель стоматологический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 при отсутствии УС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Лампа стоматологическая для фотополимеризации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&lt;*&gt; (светоотверждения) при отсутствии в МРУ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(переносная) &lt;*&gt;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13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врача-стоматолога: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стоматологический. 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 либо крепиться взаимно, либо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раздельно к несущим конструкциям (стене,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мебели)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2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врачебные должности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двухсменном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рабочем дне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медикаментов, методических материалов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 для оказания экстренной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помощи при состояниях,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угрожающих жизни (укладка-аптечка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помощи при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депофореза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13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гладилка-штопфер,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механический прямой для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микромотора при отсутствии в комплекте УС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механический угловой для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микромотора при отсутствии в комплекте УС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слюноотсос)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(от светового излучения)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врача, пациента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Раствор для обработки твердых тканей зуба &lt;*&gt;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стоматологический при отсутствии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увлажнения воздуха в лечебных помещениях &lt;**&gt;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 емкости-контейнеры для дезинфекции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стоматологический для мелкого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 гласперленовый &lt;*&gt;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и автоклава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УС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повреждения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глаз) для врача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8. Стандарт оснащения рентгенологического отделения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(кабинета)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рентгенодиагностический  дентальный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дентальный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аппарат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Компьютерный томограф &lt;*&gt;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</w:t>
            </w:r>
          </w:p>
        </w:tc>
      </w:tr>
      <w:tr w:rsidR="005410FC">
        <w:trPr>
          <w:cantSplit/>
          <w:trHeight w:val="9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передвижная &lt;*&gt;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проявочная для стоматологических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пленок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настенный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кабинет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Ортопантомограф с телерентгенографической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приставкой &lt;*&gt;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стоматологический в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увлажнения воздуха в лечебных помещениях &lt;**&gt;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при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рентгенологических исследованиях (комплект)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 емкости-контейнеры для дезинфекции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рентгенолаборанта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медицинский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хранения химических реактивов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сушильный для рентгеновских пленок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9. Стандарт оснащения кабинета функциональной диагностики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в стоматологии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Аксиограф &lt;*&gt;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Артикулятор стоматологический с лицевой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дугой &lt;*&gt;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электроодонтодиагностики &lt;*&gt;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(одонтосенсиметр, одонтометр)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13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отсутствии системы пакетирования)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Кинезиограф &lt;*&gt;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 при отсутствии в УС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дентальный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аппарат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бактерицидная для помещений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передвижная &lt;*&gt;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13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врача стоматолога: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стоматологический. 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 либо крепиться взаимно,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раздельно к несущим конструкциям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(стене, мебели)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2 врачебные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двухсменном рабочем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дне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Миотонометр &lt;*&gt; (гнатодинамометр)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Миостим &lt;*&gt; (электронейростимулятор,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нейромиостимулятор, стимулятор периферических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нервов)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инструментов для осмотра рта (базовый):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Периотест &lt;*&gt; (прибор для определения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подвижности зубов, коронок и имплантатов)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Реополярограф &lt;*&gt;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стоматологический при отсутствии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медицинский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Т-скан для оценки окклюзии зубных рядов &lt;*&gt;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(аппарат для определения центральной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окклюзии)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и инструментов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Электромиограф для контактных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исследований &lt;*&gt;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10. Стандарт оснащения мобильного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стоматологического кабинета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210"/>
        <w:gridCol w:w="2970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паровой), портативный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(стерилизатор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&lt;*&gt;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Амальгаммосмеситель &lt;*&gt;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воздушно-абразивный для снятия зубных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отложений при отсутствии в МРУ и УС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дезинфекции оттисков,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изделий и инструментов &lt;*&gt;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диагностики жизнеспособности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пульпы (электроодонтометр)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определения глубины корневого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канала (апекслокатор)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снятия зубных отложений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ультразвуковой (скейлер) при отсутствии в МРУ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УС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стерильных инструментов и материала)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зуботехническая &lt;*&gt;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Вибростол (стоматологический,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зуботехнический) &lt;*&gt;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Горелка стоматологическая (спиртовая,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газовая, пьезо)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Диатермокоагулятор стоматологический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аксессуары (ретракционные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нити и кольца, матричные системы, клинья,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 для регистрации окклюзии)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каждой позиции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кровоостанавливающий в ассортименте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Зонды глазные в ассортименте,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зондирования протока слюнных желез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стоматологические (мелкие):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боры,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финиры,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головки фасонные,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диски сепарационные и круги,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фрезы,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корневые инструменты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стоматологический, для карпульной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анестезии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универсальный,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дозирующий, для карпульной анестезии &lt;*&gt;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19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пациентов,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слепочные ложки &lt;*&gt;,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отсутствии системы пакетирования)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стоматологический (безмасляный),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МРУ и УС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Коронкосниматель стоматологический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Коффердам (роббердам) стоматологический &lt;*&gt;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стоматологическое,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Крючки хирургические, зубчатые разных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стоматологическая для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фотополимеризации (светоотверждения)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стоматологические оттискные &lt;*&gt;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36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хирургические (костные), разных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 бинокулярная для врача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0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врача-стоматолога: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стоматологический. 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станине, либо крепиться взаимно,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раздельно к несущим конструкциям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(стене, мебели) или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Место рабочее универсальное врача-стоматолога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(МРУ), включающее УС, оснащенную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турбиной, микромотором, диатермокоагулятором,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ультразвуковым скалером, пылесосом,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негатоскопом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(зуботехнический) &lt;*&gt;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 стоматологический с оптикой или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 оптики (при отсутствии в МРУ и УС)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Мобильный стоматологический кабинет на базе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автомобильного шасси (при комплектации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кабинета, дублированные позиции исключаются)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9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медикаментов,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методических материалов и документов для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медицинской помощи при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состояниях, угрожающих жизни (укладка-аптечка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оказания экстренной помощи при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(инструменты, щетки, диски, пасты)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шлифования и полирования пломб и зубных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протезов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13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гладилка-штопфер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в ассортименте для снятия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отложений: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крючки для снятия зубного камня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профилактики парентеральных инфекций (аптечка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"анти-СПИД")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набор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инструментов, игл и шовного материала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видов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прямой для микромотора при отсутствии в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без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фиброоптики при отсутствии в комплекте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УС, и установке без фиброоптики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с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фиброоптикой &lt;*&gt; при отсутствии в комплекте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УС, и установке с фиброоптикой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эндодонтический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понижающий механический угловой для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микромотора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редукторный &lt;*&gt;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фиброоптикой повышающий механический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микромотора, под турбинный бор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комплекте МРУ и УС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1 на рабочее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при отсутствии в комплекте МРУ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 стоматологический для гипса &lt;*&gt;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зуботехнические коронковые &lt;*&gt;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Нож-шпатель зуботехнический &lt;*&gt;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Окклюдатор &lt;*&gt;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пыли (стоматологический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пылесос) при отсутствии в комплекте МРУ 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слюноотсос)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Оттискные массы (слепочные стоматологические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материалы) разных групп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(от светового излучения)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врача, пациента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Параллелометр стоматологический &lt;*&gt;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игл &lt;*&gt; при отсутствии централизованной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утилизации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и рентген дентальный аппарат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&lt;***&gt;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Распаторы стоматологические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</w:t>
            </w:r>
          </w:p>
        </w:tc>
      </w:tr>
      <w:tr w:rsidR="005410FC">
        <w:trPr>
          <w:cantSplit/>
          <w:trHeight w:val="19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медикаментозные средства: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лечебные,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пломбировочные,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прокладочные материалы,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адгезивные материалы,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герметизации дентина,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временного пломбирования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временной фиксации несъемных протезов,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временной фиксации несъемных протезов,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для постоянной фиксации несъемных протезов,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анестетики,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антисептические препараты,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лечения гиперчувствительности,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фторпрофилактики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вида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Ретракторы (десневые) стоматологические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не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менее 2 штук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Светильник стоматологический при отсутствии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увлажнения воздуха в лечебных помещениях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Скальпели (держатели) и одноразовые лезвия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от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ионизирующего излучения при наличии источника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излучения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Средства и емкости-контейнеры для дезинфекции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стоматологический для мелкого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 гласперленовый &lt;*&gt;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рабочий стол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шкаф для медицинской одежды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Встроенный шкаф для хранения расходных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для замешивания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оттискных масс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моделировочный для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воска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для замешивания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гипса       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для удаления зубов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корней зубов на верхней и нижней челюстях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15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крампонные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повреждения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глаз) для врача и ассистента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2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Элеваторы стоматологические для удаления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корней зубов на верхней и нижней челюстях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5 на рабочее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диагностические для проведения тестов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выявление новообразований (скрининг) 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контроля за лечением новообразований &lt;*&gt;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депофореза &lt;*&gt;                     </w:t>
            </w:r>
          </w:p>
        </w:tc>
        <w:tc>
          <w:tcPr>
            <w:tcW w:w="297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11. Стандарт оснащения централизованного стерилизационного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отделения (блока) стоматологической поликлиники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075"/>
        <w:gridCol w:w="3105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&lt;*&gt; (стерилизатор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Аквадистиллятор медицинский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Биксы (коробка стерилизационная для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стерильных инструментов и материала)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хирургические,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и другие изделия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медицинский безмасляный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техническому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расчету и параметрам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передвижной &lt;*&gt;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Машина упаковочная (для предстерилизационной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упаковки инструментария)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Моечная машина (для предстерилизационной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обработки упаковки инструментария)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-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ванна ультразвуковой очистки и дезинфекции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для персонала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увлажнения воздуха в лечебных помещениях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&lt;**&gt; 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емкости-контейнеры для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инструментов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моечный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расчету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производительности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медицинский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медицинский подкатной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медицинский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одежды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хранения расходных материалов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pStyle w:val="ConsPlusNonformat"/>
        <w:ind w:firstLine="540"/>
        <w:jc w:val="both"/>
        <w:outlineLvl w:val="2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  <w:r>
        <w:t>&lt;*&gt; Позиции, которые являются обязательными для оснащения, только при использовании (заявлении) технологии, предусматривающей применение данных приборов, инструментов, медикаментов.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  <w:r>
        <w:t>&lt;**&gt; Оснащаются кабинеты и помещения, в которых нет возможности обеспечить санитарно-гигиенические требования имеющимися стационарными системами вентиляции и кондиционирования.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  <w:r>
        <w:t>&lt;***&gt; В соответствии с санитарно-эпидемиологическими правилами и нормативами.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12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СТАНДАРТ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ОСНАЩЕНИЯ ОТДЕЛЕНИЙ (КАБИНЕТОВ, ЛАБОРАТОРИЙ)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СТОМАТОЛОГИЧЕСКОГО ПРОФИЛЯ В МЕДИЦИНСКИХ ОРГАНИЗАЦИЯХ,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ОКАЗЫВАЮЩИХ АМБУЛАТОРНУЮ МЕДИЦИНСКУЮ ПОМОЩЬ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1. Стандарт оснащения отделения (кабинета) общей практики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в медицинских организациях, оказывающих амбулаторную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медицинскую помощь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075"/>
        <w:gridCol w:w="3105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паровой), при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Аквадистиллятор (медицинский), при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(стерилизатор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&lt;*&gt;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Амальгамосмеситель &lt;*&gt;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&lt;***&gt;     </w:t>
            </w:r>
          </w:p>
        </w:tc>
      </w:tr>
      <w:tr w:rsidR="005410FC">
        <w:trPr>
          <w:cantSplit/>
          <w:trHeight w:val="7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воздушно-абразивный для снятия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отложений при отсутствии в Место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универсальное врача-стоматолога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(далее - МРУ) и Установка стоматологическая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(далее - УС)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дезинфекции оттисков,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стоматологических изделий и инструментов &lt;*&gt;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диагностики жизнеспособности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пульпы (электроодонтометр)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Аппарат для изготовления индивидуальных капп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 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определения глубины корневого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канала (апекслокатор)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фонофореза (лекарственного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электрофореза) &lt;*&gt; при отсутствии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физиотерапевтического кабинета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снятия зубных отложений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(скейлер) при отсутствии 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Артикулятор (стоматологический) с лицевой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дугой &lt;*&gt;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Аспиратор (отсасыватель) хирургический, при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Биксы (коробка стерилизационная для хранения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стерильных инструментов и материала)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потребности &lt;***&gt;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зуботехническая &lt;*&gt;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Бормашина стоматологическая портативная &lt;*&gt;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Вибростол (стоматологический,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зуботехнический) &lt;*&gt;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Гипсоотстойники (грязеуловитель)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каждую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раковину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Горелка стоматологическая (спиртовая,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газовая, пьезо)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Диатермокоагулятор стоматологический 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аксессуары (ретракционные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нити и кольца, матричные системы, клинья,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 для регистрации окклюзии)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каждой позиции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кровоостанавливающий в ассортименте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Зонды глазные в ассортименте, для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зондирования протока слюнных желез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стоматологические (мелкие):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боры,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полиры,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финиры,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головки фасонные,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диски сепарационные и круги,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фрезы,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корневые инструменты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9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Инкубатор для проведения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микробиологических тестов (CO2 инкубатор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для выращивания культур клеток и тканей) &lt;*&gt;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наличии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отдельного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 с учетом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требований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СанПиН)        </w:t>
            </w:r>
          </w:p>
        </w:tc>
      </w:tr>
      <w:tr w:rsidR="005410FC">
        <w:trPr>
          <w:cantSplit/>
          <w:trHeight w:val="19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- бумажные нагрудные салфетки для пациентов,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слепочные ложки,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стоматологический, для карпульной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анестезии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универсальный,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дозирующий, для карпульной анестезии &lt;*&gt;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(при отсутствии системы пакетирования)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стоматологический (безмасляный),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МРУ и УС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учетом расчетной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Коронкосниматель стоматологический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на кабинет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Коффердам (роббердам) стоматологический &lt;*&gt;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стоматологическое,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две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врача при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двухсменной работе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Крючки хирургические, зубчатые разных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стоматологическая для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фотополимеризации (светоотверждения) 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стоматологические оттискные (при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выполнении ортопедических работ) &lt;*&gt;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не менее 10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1 должность врача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хирургические (костные), разных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не менее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1 должность врача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 бинокулярная для врача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упаковочная (аппарат для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предстерилизационной упаковки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инструментария) при отсутствии центральной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стерилизационной &lt;*&gt;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      </w:t>
            </w:r>
          </w:p>
        </w:tc>
      </w:tr>
      <w:tr w:rsidR="005410FC">
        <w:trPr>
          <w:cantSplit/>
          <w:trHeight w:val="20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врача-стоматолога: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Установка стоматологическая (УС),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 (данные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станине, либо крепиться взаимно,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раздельно к несущим конструкциям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(стене, мебели) или Место рабочее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универсальное врача-стоматолога &lt;*&gt; (МРУ),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включающее УС, оснащенную турбиной,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микромотором, диатермокоагулятором,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ультразвуковым скалером, пылесосом,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негатоскопом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комплекта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две врачебные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двухсменном рабочем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дне 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Микрометр (зуботехнический)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 стоматологический с оптикой или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без оптики (при отсутствии в МРУ и УС)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 </w:t>
            </w:r>
          </w:p>
        </w:tc>
      </w:tr>
      <w:tr w:rsidR="005410FC">
        <w:trPr>
          <w:cantSplit/>
          <w:trHeight w:val="9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аппаратов, инструментов, медикаментов,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методических материалов и документов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медицинской помощи при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состояниях, угрожающих жизни (укладка-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аптечка для оказания экстренной помощи при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 (инструменты, щетки, диски, пасты)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шлифования и полирования пломб и зубных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протезов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набора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должность врача   </w:t>
            </w:r>
          </w:p>
        </w:tc>
      </w:tr>
      <w:tr w:rsidR="005410FC">
        <w:trPr>
          <w:cantSplit/>
          <w:trHeight w:val="13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гладилка-штопфер,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в ассортименте для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снятия зубных отложений: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крючки для снятия зубного камня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поликлинику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(отделение)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инструментов, игл и шовного материала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видов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8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микробиологические (реагенты,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реактивы для бактериологических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исследований) для проведения тестов на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кислотообразующую микрофлору при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использовании инкубатора для проведения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микробиологических тестов &lt;*&gt;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набора 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10 посещений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прямой для микромотора при отсутствии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без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фиброоптики при отсутствии в комплекте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УС, и установке без фиброоптики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с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фиброоптикой &lt;*&gt; при отсутствии в комплекте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УС, и установке с фиброоптикой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эндодонтический &lt;*&gt; понижающий механический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редукторный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с фиброоптикой повышающий механический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микромотора, под турбинный бор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комплекте МРУ и УС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1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при отсутствии в комплекте МРУ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 стоматологический для гипса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зуботехнические коронковые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Нож-шпатель зуботехнический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Окклюдатор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1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пыли (стоматологический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пылесос) при отсутствии в комплекте МРУ и УС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слюноотсос) при отсутствии в комплекте МРУ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Оттискные массы (слепочные стоматологические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материалы) разных групп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(от светового излучения) для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врача, пациента и ассистента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комплекта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рабочее 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Параллелометр стоматологический &lt;*&gt;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игл &lt;*&gt; при отсутствии централизованной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утилизации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192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медикаментозные средства: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лечебные,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пломбировочные,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прокладочные материалы,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адгезивные материалы,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герметизации дентина,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временного пломбирования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временной фиксации несъемных протезов,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постоянной фиксации несъемных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протезов,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анестетики,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антисептические препараты,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лечения гиперчувствительности,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фторпрофилактики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вида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или рентген дентальный, при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рентгенкабинета или договора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лучевую диагностику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комплекта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поликлинику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(отделение) &lt;***&gt;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Распаторы стоматологические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Ретракторы (десневые) стоматологические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стоматологический при отсутствии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комплекте МРУ и УС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увлажнения воздуха в лечебных помещениях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&lt;**&gt; 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Скальпели (держатели) и одноразовые лезвия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от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ионизирующего излучения при наличии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источника излучения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емкости-контейнеры для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инструментов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СанПиН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стоматологический для мелкого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 гласперленовый &lt;*&gt;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и автоклава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60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Стол гипсовочный стоматологический с рабочей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поверхностью из нержавеющей стали или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пластика с отверстием для удаления отходов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гипса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>кабинет &lt;*&gt;, не менее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на отделение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ассистента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менее 1 на кабинет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для замешивания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оттискных масс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Шпатель стоматологический моделировочный для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воска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Шпатель стоматологический для замешивания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гипса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для удаления зубов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корней зубов на верхней и нижней челюстях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ассортименте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15 на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крампонные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Щитки защитные (от механического повреждения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глаз) для врача и ассистента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100.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Элеваторы стоматологические для удаления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корней зубов на верхней и нижней челюстях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5 на рабочее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101.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Наборы диагностические для проведения тестов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выявление новообразований (скрининг) 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контроля за лечением новообразований &lt;*&gt;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102.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депофореза &lt;*&gt;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2. Стандарт оснащения отделения (кабинета) терапевтической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стоматологии в медицинских организациях, оказывающих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амбулаторную медицинскую помощь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pStyle w:val="ConsPlusNonformat"/>
        <w:jc w:val="both"/>
      </w:pPr>
      <w:r>
        <w:t>┌─────┬────────────────────────────────────────────┬──────────────────────┐</w:t>
      </w:r>
    </w:p>
    <w:p w:rsidR="005410FC" w:rsidRDefault="005410FC" w:rsidP="00B25B8B">
      <w:pPr>
        <w:pStyle w:val="ConsPlusNonformat"/>
        <w:jc w:val="both"/>
      </w:pPr>
      <w:r>
        <w:t>│  N  │                Наименование                │   Количество, шт.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1.  │Автоклав (стерилизатор паровой), при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 отделение (кабинет)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2.  │Аквадистиллятор (медицинский), при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 отделение (кабинет)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3.  │Автоклав для наконечников (стерилизатор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│паровой настольный) </w:t>
      </w:r>
      <w:hyperlink r:id="rId124" w:history="1">
        <w:r>
          <w:rPr>
            <w:color w:val="0000FF"/>
          </w:rPr>
          <w:t>&lt;*&gt;</w:t>
        </w:r>
      </w:hyperlink>
      <w:r>
        <w:t xml:space="preserve">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4.  │Амальгамосмеситель </w:t>
      </w:r>
      <w:hyperlink r:id="rId125" w:history="1">
        <w:r>
          <w:rPr>
            <w:color w:val="0000FF"/>
          </w:rPr>
          <w:t>&lt;*&gt;</w:t>
        </w:r>
      </w:hyperlink>
      <w:r>
        <w:t xml:space="preserve">          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 xml:space="preserve">│     │                                            │    кабинет </w:t>
      </w:r>
      <w:hyperlink r:id="rId126" w:history="1">
        <w:r>
          <w:rPr>
            <w:color w:val="0000FF"/>
          </w:rPr>
          <w:t>&lt;***&gt;</w:t>
        </w:r>
      </w:hyperlink>
      <w:r>
        <w:t xml:space="preserve">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5.  │Аппарат воздушно-абразивный для снятия  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│зубных отложений при отсутствии в МРУ и УС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6.  │Аппарат для диагностики жизнеспособности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│пульпы (электроодонтометр)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7.  │Аппарат для определения глубины корневого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│канала (апекслокатор)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8.  │Аппарат для фонофореза (лекарственного    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│электрофореза) </w:t>
      </w:r>
      <w:hyperlink r:id="rId127" w:history="1">
        <w:r>
          <w:rPr>
            <w:color w:val="0000FF"/>
          </w:rPr>
          <w:t>&lt;*&gt;</w:t>
        </w:r>
      </w:hyperlink>
      <w:r>
        <w:t xml:space="preserve"> при отсутствии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│физиотерапевтического кабинета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9.  │Аппарат для снятия зубных отложений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│ультразвуковой (скейлер), при отсутствии в  │        врача         │</w:t>
      </w:r>
    </w:p>
    <w:p w:rsidR="005410FC" w:rsidRDefault="005410FC" w:rsidP="00B25B8B">
      <w:pPr>
        <w:pStyle w:val="ConsPlusNonformat"/>
        <w:jc w:val="both"/>
      </w:pPr>
      <w:r>
        <w:t>│     │МРУ и УС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10. │Биксы (коробка стерилизационная для хранения│ по требованию </w:t>
      </w:r>
      <w:hyperlink r:id="rId128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│стерильных инструментов и материала)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11. │Гипсоотстойники (грязеуловитель)            │    1 на каждую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раковину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12. │Горелка стоматологическая (спиртовая,    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│газовая, пьезо)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13. │Диатермокоагулятор стоматологический при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│отсутствии в МРУ и УС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14. │Дополнительные аксессуары (ретракционные   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│нити и кольца, матричные системы, клинья,   │    менее одного      │</w:t>
      </w:r>
    </w:p>
    <w:p w:rsidR="005410FC" w:rsidRDefault="005410FC" w:rsidP="00B25B8B">
      <w:pPr>
        <w:pStyle w:val="ConsPlusNonformat"/>
        <w:jc w:val="both"/>
      </w:pPr>
      <w:r>
        <w:t>│     │материалы для регистрации окклюзии)         │     наименования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каждой позиции на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15. │Инкубатор для проведения микробиологических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│тестов (CO2 инкубатор для выращивания       │     (при наличии     │</w:t>
      </w:r>
    </w:p>
    <w:p w:rsidR="005410FC" w:rsidRDefault="005410FC" w:rsidP="00B25B8B">
      <w:pPr>
        <w:pStyle w:val="ConsPlusNonformat"/>
        <w:jc w:val="both"/>
      </w:pPr>
      <w:r>
        <w:t xml:space="preserve">│     │культур клеток и тканей) </w:t>
      </w:r>
      <w:hyperlink r:id="rId129" w:history="1">
        <w:r>
          <w:rPr>
            <w:color w:val="0000FF"/>
          </w:rPr>
          <w:t>&lt;*&gt;</w:t>
        </w:r>
      </w:hyperlink>
      <w:r>
        <w:t xml:space="preserve">                │      отдельного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помещения в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соответствии с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СанПиН)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16. │Изделия одноразового применения:            │ по требованию </w:t>
      </w:r>
      <w:hyperlink r:id="rId130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│- шприцы и иглы для инъекций,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скальпели в ассортименте,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маски,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перчатки смотровые, диагностические,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│хирургические,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бумажные нагрудные салфетки для пациентов,│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полотенца для рук в контейнере,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салфетки гигиенические,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медицинское белье для медицинского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│персонала,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перевязочные средства,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слюноотсосы,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стаканы пластиковые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17. │Инструменты стоматологические (мелкие):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│     │- боры,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полиры,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финиры,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головки фасонные,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диски сепарационные и круги,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фрезы,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корневые инструменты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18. │Инъектор стоматологический, для карпульной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│анестезии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19. │Инъектор стоматологический универсальный,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│дозирующий, для карпульной анестезии </w:t>
      </w:r>
      <w:hyperlink r:id="rId131" w:history="1">
        <w:r>
          <w:rPr>
            <w:color w:val="0000FF"/>
          </w:rPr>
          <w:t>&lt;*&gt;</w:t>
        </w:r>
      </w:hyperlink>
      <w:r>
        <w:t xml:space="preserve">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20. │Камеры для хранения стерильных инструментов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│при отсутствии системы пакетирования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21. │Компрессор стоматологический                │     по расчетной     │</w:t>
      </w:r>
    </w:p>
    <w:p w:rsidR="005410FC" w:rsidRDefault="005410FC" w:rsidP="00B25B8B">
      <w:pPr>
        <w:pStyle w:val="ConsPlusNonformat"/>
        <w:jc w:val="both"/>
      </w:pPr>
      <w:r>
        <w:t>│     │(безмасленный), при отсутствии в МРУ и УС   │       мощности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22. │Коронкосниматель стоматологический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23. │Корцанг прямой                              │не менее 3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24. │Коффердам (роббердам) стоматологический </w:t>
      </w:r>
      <w:hyperlink r:id="rId132" w:history="1">
        <w:r>
          <w:rPr>
            <w:color w:val="0000FF"/>
          </w:rPr>
          <w:t>&lt;*&gt;</w:t>
        </w:r>
      </w:hyperlink>
      <w:r>
        <w:t xml:space="preserve">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25. │Кресло стоматологическое, при отсутствии в  │  1 на две должности  │</w:t>
      </w:r>
    </w:p>
    <w:p w:rsidR="005410FC" w:rsidRDefault="005410FC" w:rsidP="00B25B8B">
      <w:pPr>
        <w:pStyle w:val="ConsPlusNonformat"/>
        <w:jc w:val="both"/>
      </w:pPr>
      <w:r>
        <w:t>│     │МРУ и УС                                    │      врача при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двухсменной работе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26. │Лампа (облучатель) бактерицидная для        │ по требованию </w:t>
      </w:r>
      <w:hyperlink r:id="rId133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│помещений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27. │Лампа стоматологическая для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│фотополимеризации (светоотверждения) при    │        врача         │</w:t>
      </w:r>
    </w:p>
    <w:p w:rsidR="005410FC" w:rsidRDefault="005410FC" w:rsidP="00B25B8B">
      <w:pPr>
        <w:pStyle w:val="ConsPlusNonformat"/>
        <w:jc w:val="both"/>
      </w:pPr>
      <w:r>
        <w:t>│     │отсутствии в МРУ и УС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28. │Лупа бинокулярная                           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менее 1 на кабинет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29. │Машина упаковочная (аппарат для            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│предстерилизационной упаковки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│инструментария) при отсутствии в центральной│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│стерилизационной </w:t>
      </w:r>
      <w:hyperlink r:id="rId134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30. │Место рабочее (комплект оборудования) для   │  1 комплект на две   │</w:t>
      </w:r>
    </w:p>
    <w:p w:rsidR="005410FC" w:rsidRDefault="005410FC" w:rsidP="00B25B8B">
      <w:pPr>
        <w:pStyle w:val="ConsPlusNonformat"/>
        <w:jc w:val="both"/>
      </w:pPr>
      <w:r>
        <w:t>│     │врача-стоматолога:                          │ врачебные должности  │</w:t>
      </w:r>
    </w:p>
    <w:p w:rsidR="005410FC" w:rsidRDefault="005410FC" w:rsidP="00B25B8B">
      <w:pPr>
        <w:pStyle w:val="ConsPlusNonformat"/>
        <w:jc w:val="both"/>
      </w:pPr>
      <w:r>
        <w:t>│     │Установка стоматологическая (УС), включающая│   при двухсменном    │</w:t>
      </w:r>
    </w:p>
    <w:p w:rsidR="005410FC" w:rsidRDefault="005410FC" w:rsidP="00B25B8B">
      <w:pPr>
        <w:pStyle w:val="ConsPlusNonformat"/>
        <w:jc w:val="both"/>
      </w:pPr>
      <w:r>
        <w:t>│     │блок врача-стоматолога (бормашина), кресло  │     рабочем дне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│стоматологическое, гидроблок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│стоматологический, светильник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│операционный стоматологический (данные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│части могут быть закреплены на единой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│несущей станине, либо крепиться взаимно,    │                      │</w:t>
      </w:r>
    </w:p>
    <w:p w:rsidR="005410FC" w:rsidRDefault="005410FC" w:rsidP="00B25B8B">
      <w:pPr>
        <w:pStyle w:val="ConsPlusNonformat"/>
        <w:jc w:val="both"/>
      </w:pPr>
      <w:r>
        <w:t>│     │либо раздельно к несущим конструкциям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│(стене, мебели)) или Место рабочее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│универсальное врача-стоматолога </w:t>
      </w:r>
      <w:hyperlink r:id="rId135" w:history="1">
        <w:r>
          <w:rPr>
            <w:color w:val="0000FF"/>
          </w:rPr>
          <w:t>&lt;*&gt;</w:t>
        </w:r>
      </w:hyperlink>
      <w:r>
        <w:t xml:space="preserve"> (МРУ),  │                      │</w:t>
      </w:r>
    </w:p>
    <w:p w:rsidR="005410FC" w:rsidRDefault="005410FC" w:rsidP="00B25B8B">
      <w:pPr>
        <w:pStyle w:val="ConsPlusNonformat"/>
        <w:jc w:val="both"/>
      </w:pPr>
      <w:r>
        <w:t>│     │включающее УС, оснащенную турбиной,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│микромотором, диатермокоагулятором,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│ультразвуковым скалером, пылесосом,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│негатоскопом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31. │Микромотор стоматологический с оптикой или  │   по 1 на рабочее    │</w:t>
      </w:r>
    </w:p>
    <w:p w:rsidR="005410FC" w:rsidRDefault="005410FC" w:rsidP="00B25B8B">
      <w:pPr>
        <w:pStyle w:val="ConsPlusNonformat"/>
        <w:jc w:val="both"/>
      </w:pPr>
      <w:r>
        <w:t>│     │без оптики при отсутствии в МРУ и УС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32. │Набор аппаратов, инструментов, медикаментов,│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│методических материалов и документов для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│оказания экстренной медицинской помощи при  │                      │</w:t>
      </w:r>
    </w:p>
    <w:p w:rsidR="005410FC" w:rsidRDefault="005410FC" w:rsidP="00B25B8B">
      <w:pPr>
        <w:pStyle w:val="ConsPlusNonformat"/>
        <w:jc w:val="both"/>
      </w:pPr>
      <w:r>
        <w:t>│     │состояниях, угрожающих жизни (укладка-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│аптечка для оказания экстренной помощи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│при общесоматических осложнениях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│в условиях стоматологических кабинетов)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33. │Набор для депофореза </w:t>
      </w:r>
      <w:hyperlink r:id="rId136" w:history="1">
        <w:r>
          <w:rPr>
            <w:color w:val="0000FF"/>
          </w:rPr>
          <w:t>&lt;*&gt;</w:t>
        </w:r>
      </w:hyperlink>
      <w:r>
        <w:t xml:space="preserve">                    │    1 на кабинет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34. │Набор (инструменты, щетки, диски, пасты) для│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│шлифования и полирования пломб              │   менее набора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должность врача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35. │Набор инструментов для осмотра рта          │  по требованию </w:t>
      </w:r>
      <w:hyperlink r:id="rId137" w:history="1">
        <w:r>
          <w:rPr>
            <w:color w:val="0000FF"/>
          </w:rPr>
          <w:t>&lt;***&gt;</w:t>
        </w:r>
      </w:hyperlink>
      <w:r>
        <w:t xml:space="preserve"> │</w:t>
      </w:r>
    </w:p>
    <w:p w:rsidR="005410FC" w:rsidRDefault="005410FC" w:rsidP="00B25B8B">
      <w:pPr>
        <w:pStyle w:val="ConsPlusNonformat"/>
        <w:jc w:val="both"/>
      </w:pPr>
      <w:r>
        <w:t>│     │(базовый):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лоток медицинский стоматологический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зеркало стоматологическое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зонд стоматологический угловой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пинцет зубоврачебный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экскаваторы зубные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гладилка широкая двухсторонняя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гладилка-штопфер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шпатель зубоврачебный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36. │Набор инструментов в ассортименте для     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│снятия зубных отложений: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│     │- экскаваторы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крючки для снятия зубного камня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37. │Набор инструментов для трахеотомии          │   1 на поликлинику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38. │Наборы микробиологические (реагенты,        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│реактивы для бактериологических             │ менее 1 набора на 10 │</w:t>
      </w:r>
    </w:p>
    <w:p w:rsidR="005410FC" w:rsidRDefault="005410FC" w:rsidP="00B25B8B">
      <w:pPr>
        <w:pStyle w:val="ConsPlusNonformat"/>
        <w:jc w:val="both"/>
      </w:pPr>
      <w:r>
        <w:t>│     │исследований) для проведения тестов на      │      посещений       │</w:t>
      </w:r>
    </w:p>
    <w:p w:rsidR="005410FC" w:rsidRDefault="005410FC" w:rsidP="00B25B8B">
      <w:pPr>
        <w:pStyle w:val="ConsPlusNonformat"/>
        <w:jc w:val="both"/>
      </w:pPr>
      <w:r>
        <w:t>│     │кислотообразующую микрофлору при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│использовании инкубатора для проведения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│микробиологических тестов </w:t>
      </w:r>
      <w:hyperlink r:id="rId138" w:history="1">
        <w:r>
          <w:rPr>
            <w:color w:val="0000FF"/>
          </w:rPr>
          <w:t>&lt;*&gt;</w:t>
        </w:r>
      </w:hyperlink>
      <w:r>
        <w:t xml:space="preserve">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39. │Набор медикаментов для индивидуальной       │  1 набор на кабинет  │</w:t>
      </w:r>
    </w:p>
    <w:p w:rsidR="005410FC" w:rsidRDefault="005410FC" w:rsidP="00B25B8B">
      <w:pPr>
        <w:pStyle w:val="ConsPlusNonformat"/>
        <w:jc w:val="both"/>
      </w:pPr>
      <w:r>
        <w:t>│     │профилактики парентеральных инфекций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│(аптечка "анти-СПИД")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40. │Набор реактивов для контроля (индикаторы)   │ по требованию </w:t>
      </w:r>
      <w:hyperlink r:id="rId139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│дезинфекции и стерилизации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41. │Наконечник стоматологический механический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│прямой для микромотора при отсутствии в     │        место       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42. │Наконечник стоматологический механический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│угловой для микромотора при отсутствии в    │       место        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43. │Наконечник стоматологический турбинный без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│фиброоптики при отсутствии в комплекте МРУ и│       место          │</w:t>
      </w:r>
    </w:p>
    <w:p w:rsidR="005410FC" w:rsidRDefault="005410FC" w:rsidP="00B25B8B">
      <w:pPr>
        <w:pStyle w:val="ConsPlusNonformat"/>
        <w:jc w:val="both"/>
      </w:pPr>
      <w:r>
        <w:t>│     │УС и установке без фиброоптики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44. │Наконечник стоматологический турбинный с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 xml:space="preserve">│     │фиброоптикой </w:t>
      </w:r>
      <w:hyperlink r:id="rId140" w:history="1">
        <w:r>
          <w:rPr>
            <w:color w:val="0000FF"/>
          </w:rPr>
          <w:t>&lt;*&gt;</w:t>
        </w:r>
      </w:hyperlink>
      <w:r>
        <w:t xml:space="preserve"> при отсутствии в  комплекте│       место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│МРУ и УС и установке с фиброоптикой </w:t>
      </w:r>
      <w:hyperlink r:id="rId141" w:history="1">
        <w:r>
          <w:rPr>
            <w:color w:val="0000FF"/>
          </w:rPr>
          <w:t>&lt;*&gt;</w:t>
        </w:r>
      </w:hyperlink>
      <w:r>
        <w:t xml:space="preserve">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45. │Наконечник стоматологический                │   по требованию не   │</w:t>
      </w:r>
    </w:p>
    <w:p w:rsidR="005410FC" w:rsidRDefault="005410FC" w:rsidP="00B25B8B">
      <w:pPr>
        <w:pStyle w:val="ConsPlusNonformat"/>
        <w:jc w:val="both"/>
      </w:pPr>
      <w:r>
        <w:t xml:space="preserve">│     │эндодонтический </w:t>
      </w:r>
      <w:hyperlink r:id="rId142" w:history="1">
        <w:r>
          <w:rPr>
            <w:color w:val="0000FF"/>
          </w:rPr>
          <w:t>&lt;*&gt;</w:t>
        </w:r>
      </w:hyperlink>
      <w:r>
        <w:t xml:space="preserve"> понижающий механический │ менее 1 на должность │</w:t>
      </w:r>
    </w:p>
    <w:p w:rsidR="005410FC" w:rsidRDefault="005410FC" w:rsidP="00B25B8B">
      <w:pPr>
        <w:pStyle w:val="ConsPlusNonformat"/>
        <w:jc w:val="both"/>
      </w:pPr>
      <w:r>
        <w:t>│     │угловой для микромотора при отсутствии в    │        врача       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46. │Наконечник стоматологический редукторный </w:t>
      </w:r>
      <w:hyperlink r:id="rId143" w:history="1">
        <w:r>
          <w:rPr>
            <w:color w:val="0000FF"/>
          </w:rPr>
          <w:t>&lt;*&gt;</w:t>
        </w:r>
      </w:hyperlink>
      <w:r>
        <w:t>│ по требованию не     │</w:t>
      </w:r>
    </w:p>
    <w:p w:rsidR="005410FC" w:rsidRDefault="005410FC" w:rsidP="00B25B8B">
      <w:pPr>
        <w:pStyle w:val="ConsPlusNonformat"/>
        <w:jc w:val="both"/>
      </w:pPr>
      <w:r>
        <w:t>│     │с фиброоптикой, повышающий механический     │ менее 1 на кабинет   │</w:t>
      </w:r>
    </w:p>
    <w:p w:rsidR="005410FC" w:rsidRDefault="005410FC" w:rsidP="00B25B8B">
      <w:pPr>
        <w:pStyle w:val="ConsPlusNonformat"/>
        <w:jc w:val="both"/>
      </w:pPr>
      <w:r>
        <w:t>│     │угловой для микромотора, под турбинный бор  │                      │</w:t>
      </w:r>
    </w:p>
    <w:p w:rsidR="005410FC" w:rsidRDefault="005410FC" w:rsidP="00B25B8B">
      <w:pPr>
        <w:pStyle w:val="ConsPlusNonformat"/>
        <w:jc w:val="both"/>
      </w:pPr>
      <w:r>
        <w:t>│     │(при отсутствии в комплекте МРУ и УС)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47. │Негатоскоп при отсутствии в комплекте МРУ и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48. │Ножницы в ассортименте                      │не менее 3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49. │Отсасыватель пыли (стоматологический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│пылесос) при отсутствии в комплекте МРУ и   │         врача  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50. │Отсасыватель слюны (стоматологический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│слюноотсос) при отсутствии в комплекте МРУ и│        врача   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51. │Очиститель ультразвуковой (устройство    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│ультразвуковой очистки и дезинфекции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│инструментов и изделий)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52. │Очки защитные (от светового излучения) для  │    1 комплект на     │</w:t>
      </w:r>
    </w:p>
    <w:p w:rsidR="005410FC" w:rsidRDefault="005410FC" w:rsidP="00B25B8B">
      <w:pPr>
        <w:pStyle w:val="ConsPlusNonformat"/>
        <w:jc w:val="both"/>
      </w:pPr>
      <w:r>
        <w:t>│     │врача, пациента и ассистента                │ рабочее место врача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53. │Пинцеты анатомические разных размеров       │ 3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врача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54. │Прибор для вертикальной конденсации горячей │    1 на кабинет      │</w:t>
      </w:r>
    </w:p>
    <w:p w:rsidR="005410FC" w:rsidRDefault="005410FC" w:rsidP="00B25B8B">
      <w:pPr>
        <w:pStyle w:val="ConsPlusNonformat"/>
        <w:jc w:val="both"/>
      </w:pPr>
      <w:r>
        <w:t xml:space="preserve">│     │гуттаперчи </w:t>
      </w:r>
      <w:hyperlink r:id="rId144" w:history="1">
        <w:r>
          <w:rPr>
            <w:color w:val="0000FF"/>
          </w:rPr>
          <w:t>&lt;*&gt;</w:t>
        </w:r>
      </w:hyperlink>
      <w:r>
        <w:t xml:space="preserve">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55. │Прибор и средства для очистки и смазки   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│наконечников при отсутствии автоклава для   │                      │</w:t>
      </w:r>
    </w:p>
    <w:p w:rsidR="005410FC" w:rsidRDefault="005410FC" w:rsidP="00B25B8B">
      <w:pPr>
        <w:pStyle w:val="ConsPlusNonformat"/>
        <w:jc w:val="both"/>
      </w:pPr>
      <w:r>
        <w:t>│     │наконечников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56. │Прибор для разогревания гуттаперчи </w:t>
      </w:r>
      <w:hyperlink r:id="rId145" w:history="1">
        <w:r>
          <w:rPr>
            <w:color w:val="0000FF"/>
          </w:rPr>
          <w:t>&lt;*&gt;</w:t>
        </w:r>
      </w:hyperlink>
      <w:r>
        <w:t xml:space="preserve">      │    1 на кабинет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57. │Прибор (установка) для утилизации шприцев и │ по требованию </w:t>
      </w:r>
      <w:hyperlink r:id="rId146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 xml:space="preserve">│     │игл </w:t>
      </w:r>
      <w:hyperlink r:id="rId147" w:history="1">
        <w:r>
          <w:rPr>
            <w:color w:val="0000FF"/>
          </w:rPr>
          <w:t>&lt;*&gt;</w:t>
        </w:r>
      </w:hyperlink>
      <w:r>
        <w:t xml:space="preserve"> при отсутствии централизованной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│утилизации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58. │Расходные стоматологические материалы и     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│медикаментозные средства:                   │ менее 2 наименований │</w:t>
      </w:r>
    </w:p>
    <w:p w:rsidR="005410FC" w:rsidRDefault="005410FC" w:rsidP="00B25B8B">
      <w:pPr>
        <w:pStyle w:val="ConsPlusNonformat"/>
        <w:jc w:val="both"/>
      </w:pPr>
      <w:r>
        <w:t>│     │- лечебные                                  │     каждого вида     │</w:t>
      </w:r>
    </w:p>
    <w:p w:rsidR="005410FC" w:rsidRDefault="005410FC" w:rsidP="00B25B8B">
      <w:pPr>
        <w:pStyle w:val="ConsPlusNonformat"/>
        <w:jc w:val="both"/>
      </w:pPr>
      <w:r>
        <w:t>│     │- пломбировочные                            │      расходного      │</w:t>
      </w:r>
    </w:p>
    <w:p w:rsidR="005410FC" w:rsidRDefault="005410FC" w:rsidP="00B25B8B">
      <w:pPr>
        <w:pStyle w:val="ConsPlusNonformat"/>
        <w:jc w:val="both"/>
      </w:pPr>
      <w:r>
        <w:t>│     │- прокладочные материалы                    │     материала на     │</w:t>
      </w:r>
    </w:p>
    <w:p w:rsidR="005410FC" w:rsidRDefault="005410FC" w:rsidP="00B25B8B">
      <w:pPr>
        <w:pStyle w:val="ConsPlusNonformat"/>
        <w:jc w:val="both"/>
      </w:pPr>
      <w:r>
        <w:t>│     │- адгезивные материалы             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│     │- материалы для герметизации дентина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материалы для временного пломбирования и  │                      │</w:t>
      </w:r>
    </w:p>
    <w:p w:rsidR="005410FC" w:rsidRDefault="005410FC" w:rsidP="00B25B8B">
      <w:pPr>
        <w:pStyle w:val="ConsPlusNonformat"/>
        <w:jc w:val="both"/>
      </w:pPr>
      <w:r>
        <w:t>│     │  временной фиксации несъемных протезов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анестетики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антисептические препараты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лечения гиперчувствительности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фторпрофилактики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│- для медицинского отбеливания зубов </w:t>
      </w:r>
      <w:hyperlink r:id="rId148" w:history="1">
        <w:r>
          <w:rPr>
            <w:color w:val="0000FF"/>
          </w:rPr>
          <w:t>&lt;*&gt;</w:t>
        </w:r>
      </w:hyperlink>
      <w:r>
        <w:t xml:space="preserve">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59. │Радиовизиограф или рентген дентальный, при  │   1 комплект на      │</w:t>
      </w:r>
    </w:p>
    <w:p w:rsidR="005410FC" w:rsidRDefault="005410FC" w:rsidP="00B25B8B">
      <w:pPr>
        <w:pStyle w:val="ConsPlusNonformat"/>
        <w:jc w:val="both"/>
      </w:pPr>
      <w:r>
        <w:t xml:space="preserve">│     │отсутствии рентген-кабинета или договора на │   отделение </w:t>
      </w:r>
      <w:hyperlink r:id="rId149" w:history="1">
        <w:r>
          <w:rPr>
            <w:color w:val="0000FF"/>
          </w:rPr>
          <w:t>&lt;***&gt;</w:t>
        </w:r>
      </w:hyperlink>
      <w:r>
        <w:t xml:space="preserve">    │</w:t>
      </w:r>
    </w:p>
    <w:p w:rsidR="005410FC" w:rsidRDefault="005410FC" w:rsidP="00B25B8B">
      <w:pPr>
        <w:pStyle w:val="ConsPlusNonformat"/>
        <w:jc w:val="both"/>
      </w:pPr>
      <w:r>
        <w:t>│     │лучевую диагностику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60. │Ретракторы (десневые) стоматологические    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менее 2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61. │Светильник стоматологический при отсутствии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│в комплекте МРУ и УС                        │       врача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62. │Система индивидуального кондиционирования и │  в соответствии с    │</w:t>
      </w:r>
    </w:p>
    <w:p w:rsidR="005410FC" w:rsidRDefault="005410FC" w:rsidP="00B25B8B">
      <w:pPr>
        <w:pStyle w:val="ConsPlusNonformat"/>
        <w:jc w:val="both"/>
      </w:pPr>
      <w:r>
        <w:t>│     │увлажнения воздуха в лечебных помещениях    │       СанПиН      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150" w:history="1">
        <w:r>
          <w:rPr>
            <w:color w:val="0000FF"/>
          </w:rPr>
          <w:t>&lt;**&gt;</w:t>
        </w:r>
      </w:hyperlink>
      <w:r>
        <w:t xml:space="preserve">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63. │Средства индивидуальной защиты от           │  в соответствии с    │</w:t>
      </w:r>
    </w:p>
    <w:p w:rsidR="005410FC" w:rsidRDefault="005410FC" w:rsidP="00B25B8B">
      <w:pPr>
        <w:pStyle w:val="ConsPlusNonformat"/>
        <w:jc w:val="both"/>
      </w:pPr>
      <w:r>
        <w:t>│     │ионизирующего излучения при наличии         │       СанПиН         │</w:t>
      </w:r>
    </w:p>
    <w:p w:rsidR="005410FC" w:rsidRDefault="005410FC" w:rsidP="00B25B8B">
      <w:pPr>
        <w:pStyle w:val="ConsPlusNonformat"/>
        <w:jc w:val="both"/>
      </w:pPr>
      <w:r>
        <w:t>│     │источника излучения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64. │Средства и емкости-контейнеры для           │  в соответствии с    │</w:t>
      </w:r>
    </w:p>
    <w:p w:rsidR="005410FC" w:rsidRDefault="005410FC" w:rsidP="00B25B8B">
      <w:pPr>
        <w:pStyle w:val="ConsPlusNonformat"/>
        <w:jc w:val="both"/>
      </w:pPr>
      <w:r>
        <w:t>│     │дезинфекции инструментов                    │       СанПиН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65. │Стерилизатор стоматологический для мелкого  │ 1 на рабочее место   │</w:t>
      </w:r>
    </w:p>
    <w:p w:rsidR="005410FC" w:rsidRDefault="005410FC" w:rsidP="00B25B8B">
      <w:pPr>
        <w:pStyle w:val="ConsPlusNonformat"/>
        <w:jc w:val="both"/>
      </w:pPr>
      <w:r>
        <w:t xml:space="preserve">│     │инструментария гласперленовый </w:t>
      </w:r>
      <w:hyperlink r:id="rId151" w:history="1">
        <w:r>
          <w:rPr>
            <w:color w:val="0000FF"/>
          </w:rPr>
          <w:t>&lt;*&gt;</w:t>
        </w:r>
      </w:hyperlink>
      <w:r>
        <w:t xml:space="preserve">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66. │Стерилизатор суховоздушный при отсутствии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│центральной стерилизационной и автоклава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67. │Стол письменный для врача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68. │Столик стоматологический 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69. │Стул для ассистента врача при отсутствии в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ассистента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70. │Стул для врача-стоматолога при отсутствии в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71. │Шкаф медицинский для хранения расходных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│материалов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72. │Шкаф медицинский для медикаментов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73. │Шкаф для медицинской одежды                 │   в соответствии с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СанПиН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74. │Щитки защитные (от механического повреждения│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│глаз) для врача и ассистента                │  менее 2 на рабочее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75. │Наборы диагностические для проведения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│тестов на выявление новообразований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│(скрининг) и контроля за лечением 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│новообразований </w:t>
      </w:r>
      <w:hyperlink r:id="rId152" w:history="1">
        <w:r>
          <w:rPr>
            <w:color w:val="0000FF"/>
          </w:rPr>
          <w:t>&lt;*&gt;</w:t>
        </w:r>
      </w:hyperlink>
      <w:r>
        <w:t xml:space="preserve">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└─────┴────────────────────────────────────────────┴──────────────────────┘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3. Стандарт оснащения отделения (кабинета) хирургической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стоматологии в медицинских организациях, оказывающих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амбулаторную медицинскую помощь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pStyle w:val="ConsPlusNonformat"/>
        <w:jc w:val="both"/>
      </w:pPr>
      <w:r>
        <w:t>┌─────┬────────────────────────────────────────────┬──────────────────────┐</w:t>
      </w:r>
    </w:p>
    <w:p w:rsidR="005410FC" w:rsidRDefault="005410FC" w:rsidP="00B25B8B">
      <w:pPr>
        <w:pStyle w:val="ConsPlusNonformat"/>
        <w:jc w:val="both"/>
      </w:pPr>
      <w:r>
        <w:t>│  N  │                Наименование                │   Количество, шт.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1.  │Автоклав (стерилизатор паровой), при       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     (кабинет)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2.  │Аквадистиллятор (медицинский), при         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     (кабинет)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3.  │Автоклав для наконечников (стерилизатор   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│паровой настольный) </w:t>
      </w:r>
      <w:hyperlink r:id="rId153" w:history="1">
        <w:r>
          <w:rPr>
            <w:color w:val="0000FF"/>
          </w:rPr>
          <w:t>&lt;*&gt;</w:t>
        </w:r>
      </w:hyperlink>
      <w:r>
        <w:t xml:space="preserve">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4.  │Аппарат для снятия зубных отложений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│ультразвуковой (скейлер) при отсутствии в   │                      │</w:t>
      </w:r>
    </w:p>
    <w:p w:rsidR="005410FC" w:rsidRDefault="005410FC" w:rsidP="00B25B8B">
      <w:pPr>
        <w:pStyle w:val="ConsPlusNonformat"/>
        <w:jc w:val="both"/>
      </w:pPr>
      <w:r>
        <w:t>│     │МРУ и УС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5.  │Аспиратор (отсасыватель) хирургический, при │1 на рабочее место    │</w:t>
      </w:r>
    </w:p>
    <w:p w:rsidR="005410FC" w:rsidRDefault="005410FC" w:rsidP="00B25B8B">
      <w:pPr>
        <w:pStyle w:val="ConsPlusNonformat"/>
        <w:jc w:val="both"/>
      </w:pPr>
      <w:r>
        <w:t>│     │отсутствии в МРУ и УС                       │       врача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6.  │Биксы (коробка стерилизационная для         │по требованию </w:t>
      </w:r>
      <w:hyperlink r:id="rId154" w:history="1">
        <w:r>
          <w:rPr>
            <w:color w:val="0000FF"/>
          </w:rPr>
          <w:t>&lt;***&gt;</w:t>
        </w:r>
      </w:hyperlink>
      <w:r>
        <w:t xml:space="preserve">   │</w:t>
      </w:r>
    </w:p>
    <w:p w:rsidR="005410FC" w:rsidRDefault="005410FC" w:rsidP="00B25B8B">
      <w:pPr>
        <w:pStyle w:val="ConsPlusNonformat"/>
        <w:jc w:val="both"/>
      </w:pPr>
      <w:r>
        <w:t>│     │хранения стерильных инструментов и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│материала)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7.  │Бормашина стоматологическая портативная  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│при отсутствии МРУ и УС с микромотором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8.  │Бормашина стоматологическая портативная с   │   1 на отделение     │</w:t>
      </w:r>
    </w:p>
    <w:p w:rsidR="005410FC" w:rsidRDefault="005410FC" w:rsidP="00B25B8B">
      <w:pPr>
        <w:pStyle w:val="ConsPlusNonformat"/>
        <w:jc w:val="both"/>
      </w:pPr>
      <w:r>
        <w:t xml:space="preserve">│     │физиодиспенсером </w:t>
      </w:r>
      <w:hyperlink r:id="rId155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9.  │Боры стоматологические для прямого и       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│углового наконечника                        │       менее 10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наименований по 2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каждого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наименования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10. │Диатермокоагулятор хирургический,        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│стоматологический при отсутствии в МРУ и УС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11. │Долота и остеотомы медицинские в           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│ассортименте                                │       менее 2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наименований по 2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каждого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наименования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12. │Зажим кровоостанавливающий в ассортименте   │      не менее 3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наименований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рабочее место врача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13. │Зонды глазные в ассортименте, для           │не менее 3 на кабинет │</w:t>
      </w:r>
    </w:p>
    <w:p w:rsidR="005410FC" w:rsidRDefault="005410FC" w:rsidP="00B25B8B">
      <w:pPr>
        <w:pStyle w:val="ConsPlusNonformat"/>
        <w:jc w:val="both"/>
      </w:pPr>
      <w:r>
        <w:t>│     │зондирования протока слюнных желез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14. │Иглы для проведения пункционной биопсии и   │   по требованию      │</w:t>
      </w:r>
    </w:p>
    <w:p w:rsidR="005410FC" w:rsidRDefault="005410FC" w:rsidP="00B25B8B">
      <w:pPr>
        <w:pStyle w:val="ConsPlusNonformat"/>
        <w:jc w:val="both"/>
      </w:pPr>
      <w:r>
        <w:t>│     │аспирационного цитологического метода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│исследования </w:t>
      </w:r>
      <w:hyperlink r:id="rId156" w:history="1">
        <w:r>
          <w:rPr>
            <w:color w:val="0000FF"/>
          </w:rPr>
          <w:t>&lt;*&gt;</w:t>
        </w:r>
      </w:hyperlink>
      <w:r>
        <w:t xml:space="preserve">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15. │Инъектор стоматологический, для карпульной  │не менее 5 на рабочее │</w:t>
      </w:r>
    </w:p>
    <w:p w:rsidR="005410FC" w:rsidRDefault="005410FC" w:rsidP="00B25B8B">
      <w:pPr>
        <w:pStyle w:val="ConsPlusNonformat"/>
        <w:jc w:val="both"/>
      </w:pPr>
      <w:r>
        <w:t>│     │анестезии                           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16. │Инъектор стоматологический универсальный,   │не менее 2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│дозирующий, для карпульной анестезии </w:t>
      </w:r>
      <w:hyperlink r:id="rId157" w:history="1">
        <w:r>
          <w:rPr>
            <w:color w:val="0000FF"/>
          </w:rPr>
          <w:t>&lt;*&gt;</w:t>
        </w:r>
      </w:hyperlink>
      <w:r>
        <w:t xml:space="preserve">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17. │Изделия одноразового применения:            │ по требованию </w:t>
      </w:r>
      <w:hyperlink r:id="rId158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│- шприцы и иглы для инъекций,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скальпели в ассортименте,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маски,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перчатки смотровые, диагностические,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│хирургические,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бумажные нагрудные салфетки для пациентов,│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полотенца для рук в контейнере,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салфетки гигиенические,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медицинское белье для медицинского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│персонала,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перевязочные средства,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слюноотсосы,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стаканы пластиковые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18. │Камеры для хранения стерильных   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│инструментов (при отсутствии системы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│пакетирования)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19. │Корцанг прямой                              │не менее 5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20. │Кресло стоматологическое, при отсутствии в  │   1 на 2 должности   │</w:t>
      </w:r>
    </w:p>
    <w:p w:rsidR="005410FC" w:rsidRDefault="005410FC" w:rsidP="00B25B8B">
      <w:pPr>
        <w:pStyle w:val="ConsPlusNonformat"/>
        <w:jc w:val="both"/>
      </w:pPr>
      <w:r>
        <w:t>│     │МРУ и УС                                    │      врача при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двухсменной работе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21. │Крючки хирургические, зубчатые разных       │    не менее 5 на     │</w:t>
      </w:r>
    </w:p>
    <w:p w:rsidR="005410FC" w:rsidRDefault="005410FC" w:rsidP="00B25B8B">
      <w:pPr>
        <w:pStyle w:val="ConsPlusNonformat"/>
        <w:jc w:val="both"/>
      </w:pPr>
      <w:r>
        <w:t>│     │размеров                           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22. │Кюрета хирургическая разных размеров       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менее 5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23. │Лампа (облучатель) бактерицидная            │ по требованию </w:t>
      </w:r>
      <w:hyperlink r:id="rId159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│для помещений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24. │Лампа (облучатель) бактерицидная            │ по требованию </w:t>
      </w:r>
      <w:hyperlink r:id="rId160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│для помещений передвижная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25. │Ложки хирургические (костные), разных       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│размеров                                    │  менее 5 на рабочее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26. │Лупа бинокулярная для врача                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менее 1 на кабинет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27. │Машина упаковочная (аппарат для            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│предстерилизационной упаковки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│инструментария) при отсутствии центральной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│стерилизационной </w:t>
      </w:r>
      <w:hyperlink r:id="rId161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28. │Место рабочее (комплект оборудования) для   │   1 комплект на 2    │</w:t>
      </w:r>
    </w:p>
    <w:p w:rsidR="005410FC" w:rsidRDefault="005410FC" w:rsidP="00B25B8B">
      <w:pPr>
        <w:pStyle w:val="ConsPlusNonformat"/>
        <w:jc w:val="both"/>
      </w:pPr>
      <w:r>
        <w:t xml:space="preserve">│     │врача-стоматолога </w:t>
      </w:r>
      <w:hyperlink r:id="rId162" w:history="1">
        <w:r>
          <w:rPr>
            <w:color w:val="0000FF"/>
          </w:rPr>
          <w:t>&lt;*&gt;</w:t>
        </w:r>
      </w:hyperlink>
      <w:r>
        <w:t>:                      │ врачебные должности  │</w:t>
      </w:r>
    </w:p>
    <w:p w:rsidR="005410FC" w:rsidRDefault="005410FC" w:rsidP="00B25B8B">
      <w:pPr>
        <w:pStyle w:val="ConsPlusNonformat"/>
        <w:jc w:val="both"/>
      </w:pPr>
      <w:r>
        <w:t>│     │Установка стоматологическая (УС),           │   при двухсменном    │</w:t>
      </w:r>
    </w:p>
    <w:p w:rsidR="005410FC" w:rsidRDefault="005410FC" w:rsidP="00B25B8B">
      <w:pPr>
        <w:pStyle w:val="ConsPlusNonformat"/>
        <w:jc w:val="both"/>
      </w:pPr>
      <w:r>
        <w:t>│     │включающая блок врача-стоматолога           │     рабочем дне      │</w:t>
      </w:r>
    </w:p>
    <w:p w:rsidR="005410FC" w:rsidRDefault="005410FC" w:rsidP="00B25B8B">
      <w:pPr>
        <w:pStyle w:val="ConsPlusNonformat"/>
        <w:jc w:val="both"/>
      </w:pPr>
      <w:r>
        <w:t>│     │(бормашина), кресло стоматологическое,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│гидроблок стоматологический, светильник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│операционный стоматологический. Данные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│части могут быть закреплены на единой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│несущей станине, либо крепиться взаимно,    │                      │</w:t>
      </w:r>
    </w:p>
    <w:p w:rsidR="005410FC" w:rsidRDefault="005410FC" w:rsidP="00B25B8B">
      <w:pPr>
        <w:pStyle w:val="ConsPlusNonformat"/>
        <w:jc w:val="both"/>
      </w:pPr>
      <w:r>
        <w:t>│     │либо раздельно к несущим конструкциям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│(стене, мебели) или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│Место рабочее универсальное врача-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│стоматолога </w:t>
      </w:r>
      <w:hyperlink r:id="rId163" w:history="1">
        <w:r>
          <w:rPr>
            <w:color w:val="0000FF"/>
          </w:rPr>
          <w:t>&lt;*&gt;</w:t>
        </w:r>
      </w:hyperlink>
      <w:r>
        <w:t xml:space="preserve"> (МРУ), включающее УС,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│оснащенную турбиной, микромотором,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│диатермокоагулятором, ультразвуковым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│скалером, пылесосом, негатоскопом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29. │Микромотор стоматологический с оптикой или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│без оптики </w:t>
      </w:r>
      <w:hyperlink r:id="rId164" w:history="1">
        <w:r>
          <w:rPr>
            <w:color w:val="0000FF"/>
          </w:rPr>
          <w:t>&lt;*&gt;</w:t>
        </w:r>
      </w:hyperlink>
      <w:r>
        <w:t xml:space="preserve"> при отсутствии в МРУ и УС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30. │Набор аппаратов, инструментов,   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│медикаментов, методических материалов и     │                      │</w:t>
      </w:r>
    </w:p>
    <w:p w:rsidR="005410FC" w:rsidRDefault="005410FC" w:rsidP="00B25B8B">
      <w:pPr>
        <w:pStyle w:val="ConsPlusNonformat"/>
        <w:jc w:val="both"/>
      </w:pPr>
      <w:r>
        <w:t>│     │документов для оказания экстренной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│медицинской помощи при состояниях,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│угрожающих жизни (укладка-аптечка для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│оказания экстренной помощи при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│общесоматических осложнениях в условиях     │          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│стоматологических кабинетов)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31. │Набор инструментов, игл и шовного материала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менее двух видов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32. │Набор инструментов для осмотра рта          │ по требованию </w:t>
      </w:r>
      <w:hyperlink r:id="rId165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│(базовый):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лоток медицинский стоматологический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зеркало стоматологическое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зонд стоматологический угловой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пинцет зубоврачебный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экскаваторы зубные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гладилка широкая двухсторонняя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33. │Набор инструментов для трахеотомии          │   1 на поликлинику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34. │Набор инструментов и приспособлений для     │      не менее 2      │</w:t>
      </w:r>
    </w:p>
    <w:p w:rsidR="005410FC" w:rsidRDefault="005410FC" w:rsidP="00B25B8B">
      <w:pPr>
        <w:pStyle w:val="ConsPlusNonformat"/>
        <w:jc w:val="both"/>
      </w:pPr>
      <w:r>
        <w:t xml:space="preserve">│     │синуслифтинга </w:t>
      </w:r>
      <w:hyperlink r:id="rId166" w:history="1">
        <w:r>
          <w:rPr>
            <w:color w:val="0000FF"/>
          </w:rPr>
          <w:t>&lt;*&gt;</w:t>
        </w:r>
      </w:hyperlink>
      <w:r>
        <w:t xml:space="preserve"> (при работе с имплантами)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35. │Набор инструментов хирургических для        │          2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│проведения операции имплантации </w:t>
      </w:r>
      <w:hyperlink r:id="rId167" w:history="1">
        <w:r>
          <w:rPr>
            <w:color w:val="0000FF"/>
          </w:rPr>
          <w:t>&lt;*&gt;</w:t>
        </w:r>
      </w:hyperlink>
      <w:r>
        <w:t xml:space="preserve"> (при    │                      │</w:t>
      </w:r>
    </w:p>
    <w:p w:rsidR="005410FC" w:rsidRDefault="005410FC" w:rsidP="00B25B8B">
      <w:pPr>
        <w:pStyle w:val="ConsPlusNonformat"/>
        <w:jc w:val="both"/>
      </w:pPr>
      <w:r>
        <w:t>│     │работе с имплантатами)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36. │Наборы зондов Боумена для зондирования      │      не менее 1      │</w:t>
      </w:r>
    </w:p>
    <w:p w:rsidR="005410FC" w:rsidRDefault="005410FC" w:rsidP="00B25B8B">
      <w:pPr>
        <w:pStyle w:val="ConsPlusNonformat"/>
        <w:jc w:val="both"/>
      </w:pPr>
      <w:r>
        <w:t>│     │(бужирования) протоков слюнных желез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37. │Наборы инструментов для ретроградного       │      не менее 1      │</w:t>
      </w:r>
    </w:p>
    <w:p w:rsidR="005410FC" w:rsidRDefault="005410FC" w:rsidP="00B25B8B">
      <w:pPr>
        <w:pStyle w:val="ConsPlusNonformat"/>
        <w:jc w:val="both"/>
      </w:pPr>
      <w:r>
        <w:t xml:space="preserve">│     │пломбирования корневых каналов </w:t>
      </w:r>
      <w:hyperlink r:id="rId168" w:history="1">
        <w:r>
          <w:rPr>
            <w:color w:val="0000FF"/>
          </w:rPr>
          <w:t>&lt;*&gt;</w:t>
        </w:r>
      </w:hyperlink>
      <w:r>
        <w:t xml:space="preserve">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38. │Набор медикаментов для индивидуальной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│профилактики парентеральных инфекций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│(аптечка "анти-СПИД")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39. │Набор реактивов для контроля (индикаторы)   │    по требованию     │</w:t>
      </w:r>
    </w:p>
    <w:p w:rsidR="005410FC" w:rsidRDefault="005410FC" w:rsidP="00B25B8B">
      <w:pPr>
        <w:pStyle w:val="ConsPlusNonformat"/>
        <w:jc w:val="both"/>
      </w:pPr>
      <w:r>
        <w:t>│     │дезинфекции и стерилизации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40. │Наконечник механический прямой для          │   не менее 2 на      │</w:t>
      </w:r>
    </w:p>
    <w:p w:rsidR="005410FC" w:rsidRDefault="005410FC" w:rsidP="00B25B8B">
      <w:pPr>
        <w:pStyle w:val="ConsPlusNonformat"/>
        <w:jc w:val="both"/>
      </w:pPr>
      <w:r>
        <w:t>│     │микромотора при отсутствии в комплекте МРУ и│   рабочее место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41. │Наконечник механический угловой для         │   не менее 2 на      │</w:t>
      </w:r>
    </w:p>
    <w:p w:rsidR="005410FC" w:rsidRDefault="005410FC" w:rsidP="00B25B8B">
      <w:pPr>
        <w:pStyle w:val="ConsPlusNonformat"/>
        <w:jc w:val="both"/>
      </w:pPr>
      <w:r>
        <w:t>│     │микромотора при отсутствии в комплекте МРУ и│   рабочее место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42. │Негатоскоп при отсутствии в комплекте МРУ и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43. │Ножницы в ассортименте                     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менее 5 на кабинет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44. │Отсасыватель слюны (стоматологический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│слюноотсос) при отсутствии в комплекте МРУ и│        врача   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45. │Очиститель ультразвуковой (устройство    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│ультразвуковой очистки и  дезинфекции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│инструментов и изделий)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46. │Пинцеты анатомические разных размеров       │  по требованию не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менее 5 на кабинет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47. │Прибор и средства для очистки и смазки      │   1 на отделение     │</w:t>
      </w:r>
    </w:p>
    <w:p w:rsidR="005410FC" w:rsidRDefault="005410FC" w:rsidP="00B25B8B">
      <w:pPr>
        <w:pStyle w:val="ConsPlusNonformat"/>
        <w:jc w:val="both"/>
      </w:pPr>
      <w:r>
        <w:t>│     │наконечников при отсутствии автоклава для   │                      │</w:t>
      </w:r>
    </w:p>
    <w:p w:rsidR="005410FC" w:rsidRDefault="005410FC" w:rsidP="00B25B8B">
      <w:pPr>
        <w:pStyle w:val="ConsPlusNonformat"/>
        <w:jc w:val="both"/>
      </w:pPr>
      <w:r>
        <w:t>│     │наконечников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48. │Прибор (установка) для утилизации шприцев и │ по требованию </w:t>
      </w:r>
      <w:hyperlink r:id="rId169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 xml:space="preserve">│     │игл </w:t>
      </w:r>
      <w:hyperlink r:id="rId170" w:history="1">
        <w:r>
          <w:rPr>
            <w:color w:val="0000FF"/>
          </w:rPr>
          <w:t>&lt;*&gt;</w:t>
        </w:r>
      </w:hyperlink>
      <w:r>
        <w:t xml:space="preserve"> при отсутствии централизованной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│утилизации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49. │Программное обеспечение диагностического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│процесса, видеоархива и ведения компьютерной│        врача         │</w:t>
      </w:r>
    </w:p>
    <w:p w:rsidR="005410FC" w:rsidRDefault="005410FC" w:rsidP="00B25B8B">
      <w:pPr>
        <w:pStyle w:val="ConsPlusNonformat"/>
        <w:jc w:val="both"/>
      </w:pPr>
      <w:r>
        <w:t xml:space="preserve">│     │истории болезни, программа учета </w:t>
      </w:r>
      <w:hyperlink r:id="rId171" w:history="1">
        <w:r>
          <w:rPr>
            <w:color w:val="0000FF"/>
          </w:rPr>
          <w:t>&lt;*&gt;</w:t>
        </w:r>
      </w:hyperlink>
      <w:r>
        <w:t xml:space="preserve">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50. │Расходные стоматологические материалы и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│     │медикаментозные средства: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лечебные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анестетики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антисептические препараты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51. │Радиовизиограф или рентген дентальный при   │    1 на отделение    │</w:t>
      </w:r>
    </w:p>
    <w:p w:rsidR="005410FC" w:rsidRDefault="005410FC" w:rsidP="00B25B8B">
      <w:pPr>
        <w:pStyle w:val="ConsPlusNonformat"/>
        <w:jc w:val="both"/>
      </w:pPr>
      <w:r>
        <w:t xml:space="preserve">│     │отсутствии рентген-кабинета или договора    │        </w:t>
      </w:r>
      <w:hyperlink r:id="rId172" w:history="1">
        <w:r>
          <w:rPr>
            <w:color w:val="0000FF"/>
          </w:rPr>
          <w:t>&lt;***&gt;</w:t>
        </w:r>
      </w:hyperlink>
      <w:r>
        <w:t xml:space="preserve">         │</w:t>
      </w:r>
    </w:p>
    <w:p w:rsidR="005410FC" w:rsidRDefault="005410FC" w:rsidP="00B25B8B">
      <w:pPr>
        <w:pStyle w:val="ConsPlusNonformat"/>
        <w:jc w:val="both"/>
      </w:pPr>
      <w:r>
        <w:t>│     │на лучевую диагностику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52. │Распаторы стоматологические                 │  по требованию, не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менее 2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53. │Светильник стоматологический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│при отсутствии в комплекте МРУ и УС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54. │Система индивидуального кондиционирования   │   согласно СанПиНу   │</w:t>
      </w:r>
    </w:p>
    <w:p w:rsidR="005410FC" w:rsidRDefault="005410FC" w:rsidP="00B25B8B">
      <w:pPr>
        <w:pStyle w:val="ConsPlusNonformat"/>
        <w:jc w:val="both"/>
      </w:pPr>
      <w:r>
        <w:t>│     │и увлажнения воздуха в лечебных помещениях  │                   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173" w:history="1">
        <w:r>
          <w:rPr>
            <w:color w:val="0000FF"/>
          </w:rPr>
          <w:t>&lt;**&gt;</w:t>
        </w:r>
      </w:hyperlink>
      <w:r>
        <w:t xml:space="preserve">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55. │Скальпели (держатели) и одноразовые лезвия в│      не менее 3      │</w:t>
      </w:r>
    </w:p>
    <w:p w:rsidR="005410FC" w:rsidRDefault="005410FC" w:rsidP="00B25B8B">
      <w:pPr>
        <w:pStyle w:val="ConsPlusNonformat"/>
        <w:jc w:val="both"/>
      </w:pPr>
      <w:r>
        <w:t>│     │ассортименте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56. │Средства индивидуальной защиты от           │ по требованию </w:t>
      </w:r>
      <w:hyperlink r:id="rId174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│ионизирующего излучения при наличии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│источника излучения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57. │Средства и емкости-контейнеры для           │ по требованию </w:t>
      </w:r>
      <w:hyperlink r:id="rId175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│дезинфекции инструментов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58. │Стерилизатор суховоздушный при отсутствии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│центральной стерилизационной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59. │Стол письменный для врача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60. │Столик стоматологический 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61. │Стул для ассистента врача при отсутствии в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ассистента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62. │Стул для врача-стоматолога при отсутствии в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63. │Шкаф медицинский для хранения расходных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│материалов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64. │Шкаф медицинский для медикаментов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65. │Шкаф для медицинской одежды и белья         │ по требованию </w:t>
      </w:r>
      <w:hyperlink r:id="rId176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66. │Штатив медицинский для длительных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│инфузионных вливаний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67. │Щипцы стоматологические для удаления зубов и│  по требованию, не   │</w:t>
      </w:r>
    </w:p>
    <w:p w:rsidR="005410FC" w:rsidRDefault="005410FC" w:rsidP="00B25B8B">
      <w:pPr>
        <w:pStyle w:val="ConsPlusNonformat"/>
        <w:jc w:val="both"/>
      </w:pPr>
      <w:r>
        <w:t>│     │корней зубов на верхней и нижней челюстях в │ менее 25 на рабочее  │</w:t>
      </w:r>
    </w:p>
    <w:p w:rsidR="005410FC" w:rsidRDefault="005410FC" w:rsidP="00B25B8B">
      <w:pPr>
        <w:pStyle w:val="ConsPlusNonformat"/>
        <w:jc w:val="both"/>
      </w:pPr>
      <w:r>
        <w:t>│     │ассортименте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68. │Щитки защитные (от механического повреждения│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│глаз) для врача и ассистента                │       менее 2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69. │Элеваторы стоматологические для удаления    │  по требованию, не   │</w:t>
      </w:r>
    </w:p>
    <w:p w:rsidR="005410FC" w:rsidRDefault="005410FC" w:rsidP="00B25B8B">
      <w:pPr>
        <w:pStyle w:val="ConsPlusNonformat"/>
        <w:jc w:val="both"/>
      </w:pPr>
      <w:r>
        <w:t>│     │корней зубов на верхней и нижней челюстях в │ менее 15 на рабочее  │</w:t>
      </w:r>
    </w:p>
    <w:p w:rsidR="005410FC" w:rsidRDefault="005410FC" w:rsidP="00B25B8B">
      <w:pPr>
        <w:pStyle w:val="ConsPlusNonformat"/>
        <w:jc w:val="both"/>
      </w:pPr>
      <w:r>
        <w:t>│     │ассортименте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70. │Наборы диагностические для проведения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│тестов на выявление новообразований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│(скрининг) и  контроля за лечением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│новообразований </w:t>
      </w:r>
      <w:hyperlink r:id="rId177" w:history="1">
        <w:r>
          <w:rPr>
            <w:color w:val="0000FF"/>
          </w:rPr>
          <w:t>&lt;*&gt;</w:t>
        </w:r>
      </w:hyperlink>
      <w:r>
        <w:t xml:space="preserve">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└─────┴────────────────────────────────────────────┴──────────────────────┘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4. Стандарт оснащения отделения (кабинета) ортопедической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стоматологии в медицинских организациях, оказывающих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амбулаторную медицинскую помощь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pStyle w:val="ConsPlusNonformat"/>
        <w:jc w:val="both"/>
      </w:pPr>
      <w:r>
        <w:t>┌─────┬────────────────────────────────────────────┬──────────────────────┐</w:t>
      </w:r>
    </w:p>
    <w:p w:rsidR="005410FC" w:rsidRDefault="005410FC" w:rsidP="00B25B8B">
      <w:pPr>
        <w:pStyle w:val="ConsPlusNonformat"/>
        <w:jc w:val="both"/>
      </w:pPr>
      <w:r>
        <w:t>│  N  │                Наименование                │   Количество, шт.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1.  │Автоклав (стерилизатор паровой), при        │   1 на отделение 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    (кабинет)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2.  │Аквадистиллятор (медицинский), при          │   1 на отделение 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    (кабинет)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3.  │Автоклав для наконечников (стерилизатор     │    1 на кабинет      │</w:t>
      </w:r>
    </w:p>
    <w:p w:rsidR="005410FC" w:rsidRDefault="005410FC" w:rsidP="00B25B8B">
      <w:pPr>
        <w:pStyle w:val="ConsPlusNonformat"/>
        <w:jc w:val="both"/>
      </w:pPr>
      <w:r>
        <w:t xml:space="preserve">│     │паровой настольный) </w:t>
      </w:r>
      <w:hyperlink r:id="rId178" w:history="1">
        <w:r>
          <w:rPr>
            <w:color w:val="0000FF"/>
          </w:rPr>
          <w:t>&lt;*&gt;</w:t>
        </w:r>
      </w:hyperlink>
      <w:r>
        <w:t xml:space="preserve">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4.  │Аппарат воздушно-абразивный для снятия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│зубных отложений при отсутствии в МРУ и УС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5.  │Аппарат для дезинфекции оттисков,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│стоматологических изделий и инструментов </w:t>
      </w:r>
      <w:hyperlink r:id="rId179" w:history="1">
        <w:r>
          <w:rPr>
            <w:color w:val="0000FF"/>
          </w:rPr>
          <w:t>&lt;*&gt;</w:t>
        </w:r>
      </w:hyperlink>
      <w:r>
        <w:t>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6.  │Аппарат для снятия зубных отложений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│ультразвуковой (скейлер) при отсутствии в   │        врача         │</w:t>
      </w:r>
    </w:p>
    <w:p w:rsidR="005410FC" w:rsidRDefault="005410FC" w:rsidP="00B25B8B">
      <w:pPr>
        <w:pStyle w:val="ConsPlusNonformat"/>
        <w:jc w:val="both"/>
      </w:pPr>
      <w:r>
        <w:t>│     │МРУ и УС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7.  │Артикулятор (стоматологический) с лицевой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│дугой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8.  │Биксы (коробка стерилизационная для хранения│    3 на кабинет      │</w:t>
      </w:r>
    </w:p>
    <w:p w:rsidR="005410FC" w:rsidRDefault="005410FC" w:rsidP="00B25B8B">
      <w:pPr>
        <w:pStyle w:val="ConsPlusNonformat"/>
        <w:jc w:val="both"/>
      </w:pPr>
      <w:r>
        <w:t>│     │стерильных инструментов и материала)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9.  │Бормашина зуботехническая с пылеуловителем и│   1 на кабинет на    │</w:t>
      </w:r>
    </w:p>
    <w:p w:rsidR="005410FC" w:rsidRDefault="005410FC" w:rsidP="00B25B8B">
      <w:pPr>
        <w:pStyle w:val="ConsPlusNonformat"/>
        <w:jc w:val="both"/>
      </w:pPr>
      <w:r>
        <w:t>│     │защитным боксом (эргобокс)                  │    рабочее место     │</w:t>
      </w:r>
    </w:p>
    <w:p w:rsidR="005410FC" w:rsidRDefault="005410FC" w:rsidP="00B25B8B">
      <w:pPr>
        <w:pStyle w:val="ConsPlusNonformat"/>
        <w:jc w:val="both"/>
      </w:pPr>
      <w:r>
        <w:t xml:space="preserve">│     │                                            │      врача </w:t>
      </w:r>
      <w:hyperlink r:id="rId180" w:history="1">
        <w:r>
          <w:rPr>
            <w:color w:val="0000FF"/>
          </w:rPr>
          <w:t>&lt;*&gt;</w:t>
        </w:r>
      </w:hyperlink>
      <w:r>
        <w:t xml:space="preserve">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10. │Вибростол (стоматологический,    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│зуботехнический) </w:t>
      </w:r>
      <w:hyperlink r:id="rId181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11. │Гипсоотстойники (грязеуловитель)            │     1 на каждую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раковину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12. │Горелка стоматологическая        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│(спиртовая, газовая, пьезо)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13. │Диатермокоагулятор стоматологический при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│отсутствии в МРУ и УС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14. │Дополнительные аксессуары (ретракционные    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│нити и кольца, матричные системы, клинья,   │     менее одного     │</w:t>
      </w:r>
    </w:p>
    <w:p w:rsidR="005410FC" w:rsidRDefault="005410FC" w:rsidP="00B25B8B">
      <w:pPr>
        <w:pStyle w:val="ConsPlusNonformat"/>
        <w:jc w:val="both"/>
      </w:pPr>
      <w:r>
        <w:t>│     │материалы для регистрации окклюзии)         │     наименования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каждой позиции на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кабинет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15. │Зажим кровоостанавливающий в ассортименте   │      не менее 2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наименований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рабочее место врача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16. │Инструменты стоматологические (мелкие):     │   по требованию      │</w:t>
      </w:r>
    </w:p>
    <w:p w:rsidR="005410FC" w:rsidRDefault="005410FC" w:rsidP="00B25B8B">
      <w:pPr>
        <w:pStyle w:val="ConsPlusNonformat"/>
        <w:jc w:val="both"/>
      </w:pPr>
      <w:r>
        <w:t>│     │- боры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полиры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финиры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головки фасонные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диски сепарационные и круги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фрезы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корневые инструменты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другие мелкие инструменты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17. │Инъектор стоматологический, для карпульной  │  3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│анестезии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18. │Инъектор стоматологический универсальный, 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│дозирующий, для карпульной анестезии </w:t>
      </w:r>
      <w:hyperlink r:id="rId182" w:history="1">
        <w:r>
          <w:rPr>
            <w:color w:val="0000FF"/>
          </w:rPr>
          <w:t>&lt;*&gt;</w:t>
        </w:r>
      </w:hyperlink>
      <w:r>
        <w:t xml:space="preserve">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19. │Изделия одноразового применения:            │ по требованию </w:t>
      </w:r>
      <w:hyperlink r:id="rId183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│- шприцы и иглы для инъекций,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скальпели в ассортименте,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маски,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перчатки смотровые, диагностические,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│хирургические,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бумажные нагрудные салфетки для пациентов,│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полотенца для рук в контейнере,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салфетки гигиенические,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медицинское белье для медицинского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│персонала,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перевязочные средства,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слюноотсосы,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стаканы пластиковые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20. │Камеры для хранения стерильных   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│инструментов (при отсутствии системы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│пакетирования)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21. │Компрессор стоматологический                │     по расчетной     │</w:t>
      </w:r>
    </w:p>
    <w:p w:rsidR="005410FC" w:rsidRDefault="005410FC" w:rsidP="00B25B8B">
      <w:pPr>
        <w:pStyle w:val="ConsPlusNonformat"/>
        <w:jc w:val="both"/>
      </w:pPr>
      <w:r>
        <w:t>│     │(безмасляный), при отсутствии в МРУ и УС    │       мощности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22. │Коронкосниматель стоматологический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23. │Корцанг прямой                              │     3 на кабинет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24. │Коффердам (роббердам) стоматологический </w:t>
      </w:r>
      <w:hyperlink r:id="rId184" w:history="1">
        <w:r>
          <w:rPr>
            <w:color w:val="0000FF"/>
          </w:rPr>
          <w:t>&lt;*&gt;</w:t>
        </w:r>
      </w:hyperlink>
      <w:r>
        <w:t xml:space="preserve">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25. │Кресло стоматологическое, при отсутствии в  │  1 на две должности  │</w:t>
      </w:r>
    </w:p>
    <w:p w:rsidR="005410FC" w:rsidRDefault="005410FC" w:rsidP="00B25B8B">
      <w:pPr>
        <w:pStyle w:val="ConsPlusNonformat"/>
        <w:jc w:val="both"/>
      </w:pPr>
      <w:r>
        <w:t>│     │МРУ и УС                                    │      врача при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двухсменной работе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26. │Лампа (облучатель) бактерицидная для        │ по требованию </w:t>
      </w:r>
      <w:hyperlink r:id="rId185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│помещений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27. │Лампа стоматологическая для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│фотополимеризации (светоотверждения) при    │        врача         │</w:t>
      </w:r>
    </w:p>
    <w:p w:rsidR="005410FC" w:rsidRDefault="005410FC" w:rsidP="00B25B8B">
      <w:pPr>
        <w:pStyle w:val="ConsPlusNonformat"/>
        <w:jc w:val="both"/>
      </w:pPr>
      <w:r>
        <w:t>│     │отсутствии в МРУ и УС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28. │Ложки стоматологические оттискные           │      не менее 6      │</w:t>
      </w:r>
    </w:p>
    <w:p w:rsidR="005410FC" w:rsidRDefault="005410FC" w:rsidP="00B25B8B">
      <w:pPr>
        <w:pStyle w:val="ConsPlusNonformat"/>
        <w:jc w:val="both"/>
      </w:pPr>
      <w:r>
        <w:t>│     │стандартные (металлические)                 │   наименований, не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менее 5 каждого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наименования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должность врача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29. │Лупа бинокулярная </w:t>
      </w:r>
      <w:hyperlink r:id="rId186" w:history="1">
        <w:r>
          <w:rPr>
            <w:color w:val="0000FF"/>
          </w:rPr>
          <w:t>&lt;*&gt;</w:t>
        </w:r>
      </w:hyperlink>
      <w:r>
        <w:t xml:space="preserve">           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30. │Машина упаковочная (аппарат для            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│предстерилизационной упаковки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│инструментария) при отсутствии центральной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│стерилизационной </w:t>
      </w:r>
      <w:hyperlink r:id="rId187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31. │Место рабочее (комплект оборудования) для   │  1 комплект на две   │</w:t>
      </w:r>
    </w:p>
    <w:p w:rsidR="005410FC" w:rsidRDefault="005410FC" w:rsidP="00B25B8B">
      <w:pPr>
        <w:pStyle w:val="ConsPlusNonformat"/>
        <w:jc w:val="both"/>
      </w:pPr>
      <w:r>
        <w:t>│     │врача-стоматолога:                          │ врачебные должности  │</w:t>
      </w:r>
    </w:p>
    <w:p w:rsidR="005410FC" w:rsidRDefault="005410FC" w:rsidP="00B25B8B">
      <w:pPr>
        <w:pStyle w:val="ConsPlusNonformat"/>
        <w:jc w:val="both"/>
      </w:pPr>
      <w:r>
        <w:t>│     │Установка стоматологическая (УС),           │  при двухсменном     │</w:t>
      </w:r>
    </w:p>
    <w:p w:rsidR="005410FC" w:rsidRDefault="005410FC" w:rsidP="00B25B8B">
      <w:pPr>
        <w:pStyle w:val="ConsPlusNonformat"/>
        <w:jc w:val="both"/>
      </w:pPr>
      <w:r>
        <w:t>│     │включающая блок врача-стоматолога           │     рабочем дне      │</w:t>
      </w:r>
    </w:p>
    <w:p w:rsidR="005410FC" w:rsidRDefault="005410FC" w:rsidP="00B25B8B">
      <w:pPr>
        <w:pStyle w:val="ConsPlusNonformat"/>
        <w:jc w:val="both"/>
      </w:pPr>
      <w:r>
        <w:t>│     │(бормашина), кресло стоматологическое,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│гидроблок стоматологический, светильник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│операционный стоматологический (данные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│части могут быть закреплены на единой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│несущей станине, либо крепиться взаимно,    │                      │</w:t>
      </w:r>
    </w:p>
    <w:p w:rsidR="005410FC" w:rsidRDefault="005410FC" w:rsidP="00B25B8B">
      <w:pPr>
        <w:pStyle w:val="ConsPlusNonformat"/>
        <w:jc w:val="both"/>
      </w:pPr>
      <w:r>
        <w:t>│     │либо раздельно к несущим конструкциям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│(стене, мебели)) или Место рабочее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│универсальное врача-стоматолога </w:t>
      </w:r>
      <w:hyperlink r:id="rId188" w:history="1">
        <w:r>
          <w:rPr>
            <w:color w:val="0000FF"/>
          </w:rPr>
          <w:t>&lt;*&gt;</w:t>
        </w:r>
      </w:hyperlink>
      <w:r>
        <w:t xml:space="preserve"> (МРУ),  │                      │</w:t>
      </w:r>
    </w:p>
    <w:p w:rsidR="005410FC" w:rsidRDefault="005410FC" w:rsidP="00B25B8B">
      <w:pPr>
        <w:pStyle w:val="ConsPlusNonformat"/>
        <w:jc w:val="both"/>
      </w:pPr>
      <w:r>
        <w:t>│     │включающее УС, оснащенную  турбиной,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│микромотором, диатермокоагулятором,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│ультразвуковым скалером, пылесосом,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│негатоскопом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32. │Микрометр (зуботехнический)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33. │Микромотор стоматологический с оптикой или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│без оптики при отсутствии в МРУ и УС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34. │Набор аппаратов, инструментов, медикаментов,│  1 набор на кабинет  │</w:t>
      </w:r>
    </w:p>
    <w:p w:rsidR="005410FC" w:rsidRDefault="005410FC" w:rsidP="00B25B8B">
      <w:pPr>
        <w:pStyle w:val="ConsPlusNonformat"/>
        <w:jc w:val="both"/>
      </w:pPr>
      <w:r>
        <w:t>│     │методических материалов и документов для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│оказания экстренной медицинской помощи при  │                      │</w:t>
      </w:r>
    </w:p>
    <w:p w:rsidR="005410FC" w:rsidRDefault="005410FC" w:rsidP="00B25B8B">
      <w:pPr>
        <w:pStyle w:val="ConsPlusNonformat"/>
        <w:jc w:val="both"/>
      </w:pPr>
      <w:r>
        <w:t>│     │состояниях, угрожающих жизни (укладка-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│аптечка для оказания экстренной помощи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│при общесоматических осложнениях в  условиях│          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│стоматологических кабинетов)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35. │Наборы восков зуботехнических в ассортименте│      не менее 3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наименований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рабочее место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36. │Набор (инструменты, щетки, диски, пасты) для│  не менее 1 на одну  │</w:t>
      </w:r>
    </w:p>
    <w:p w:rsidR="005410FC" w:rsidRDefault="005410FC" w:rsidP="00B25B8B">
      <w:pPr>
        <w:pStyle w:val="ConsPlusNonformat"/>
        <w:jc w:val="both"/>
      </w:pPr>
      <w:r>
        <w:t>│     │шлифования и полирования пломб и зубных     │   должность врача    │</w:t>
      </w:r>
    </w:p>
    <w:p w:rsidR="005410FC" w:rsidRDefault="005410FC" w:rsidP="00B25B8B">
      <w:pPr>
        <w:pStyle w:val="ConsPlusNonformat"/>
        <w:jc w:val="both"/>
      </w:pPr>
      <w:r>
        <w:t>│     │протезов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37. │Набор инструментов для осмотра рта          │  по требованию </w:t>
      </w:r>
      <w:hyperlink r:id="rId189" w:history="1">
        <w:r>
          <w:rPr>
            <w:color w:val="0000FF"/>
          </w:rPr>
          <w:t>&lt;***&gt;</w:t>
        </w:r>
      </w:hyperlink>
      <w:r>
        <w:t xml:space="preserve"> │</w:t>
      </w:r>
    </w:p>
    <w:p w:rsidR="005410FC" w:rsidRDefault="005410FC" w:rsidP="00B25B8B">
      <w:pPr>
        <w:pStyle w:val="ConsPlusNonformat"/>
        <w:jc w:val="both"/>
      </w:pPr>
      <w:r>
        <w:t>│     │(базовый):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лоток медицинский стоматологический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зеркало стоматологическое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зонд стоматологический угловой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пинцет зубоврачебный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экскаваторы зубные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гладилка широкая двухсторонняя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шпатель зубоврачебный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38. │Набор инструментов ортопедических для     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│работы с имплантатами </w:t>
      </w:r>
      <w:hyperlink r:id="rId190" w:history="1">
        <w:r>
          <w:rPr>
            <w:color w:val="0000FF"/>
          </w:rPr>
          <w:t>&lt;*&gt;</w:t>
        </w:r>
      </w:hyperlink>
      <w:r>
        <w:t xml:space="preserve"> (при работе с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│имплантатами)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39. │Набор медикаментов для индивидуальной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│профилактики парентеральных инфекций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│(аптечка "анти-СПИД")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40. │Набор инструментов для трахеотомии          │   1 на поликлинику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41. │Набор реактивов для контроля (индикаторы)   │ по требованию </w:t>
      </w:r>
      <w:hyperlink r:id="rId191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│дезинфекции и стерилизации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42. │Наконечник механический прямой для        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│микромотора при отсутствии в комплекте УС   │         врача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43. │Наконечник механический угловой для       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│микромотора при отсутствии в комплекте УС   │         врача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44. │Наконечник турбинный без фиброоптики при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│отсутствии в комплекте МРУ и УС и установке │        место         │</w:t>
      </w:r>
    </w:p>
    <w:p w:rsidR="005410FC" w:rsidRDefault="005410FC" w:rsidP="00B25B8B">
      <w:pPr>
        <w:pStyle w:val="ConsPlusNonformat"/>
        <w:jc w:val="both"/>
      </w:pPr>
      <w:r>
        <w:t>│     │без фиброоптики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45. │Наконечник турбинный с фиброоптикой  </w:t>
      </w:r>
      <w:hyperlink r:id="rId192" w:history="1">
        <w:r>
          <w:rPr>
            <w:color w:val="0000FF"/>
          </w:rPr>
          <w:t>&lt;*&gt;</w:t>
        </w:r>
      </w:hyperlink>
      <w:r>
        <w:t xml:space="preserve">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│при отсутствии в комплекте МРУ и УС и       │        место         │</w:t>
      </w:r>
    </w:p>
    <w:p w:rsidR="005410FC" w:rsidRDefault="005410FC" w:rsidP="00B25B8B">
      <w:pPr>
        <w:pStyle w:val="ConsPlusNonformat"/>
        <w:jc w:val="both"/>
      </w:pPr>
      <w:r>
        <w:t xml:space="preserve">│     │установке с фиброоптикой </w:t>
      </w:r>
      <w:hyperlink r:id="rId193" w:history="1">
        <w:r>
          <w:rPr>
            <w:color w:val="0000FF"/>
          </w:rPr>
          <w:t>&lt;*&gt;</w:t>
        </w:r>
      </w:hyperlink>
      <w:r>
        <w:t xml:space="preserve">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46. │Наконечник эндодонтический </w:t>
      </w:r>
      <w:hyperlink r:id="rId194" w:history="1">
        <w:r>
          <w:rPr>
            <w:color w:val="0000FF"/>
          </w:rPr>
          <w:t>&lt;*&gt;</w:t>
        </w:r>
      </w:hyperlink>
      <w:r>
        <w:t xml:space="preserve"> (понижающий)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│механический угловой для микромотора (при   │       кабинет        │</w:t>
      </w:r>
    </w:p>
    <w:p w:rsidR="005410FC" w:rsidRDefault="005410FC" w:rsidP="00B25B8B">
      <w:pPr>
        <w:pStyle w:val="ConsPlusNonformat"/>
        <w:jc w:val="both"/>
      </w:pPr>
      <w:r>
        <w:t>│     │отсутствии в комплекте МРУ и УС)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47. │Наконечник редукторный </w:t>
      </w:r>
      <w:hyperlink r:id="rId195" w:history="1">
        <w:r>
          <w:rPr>
            <w:color w:val="0000FF"/>
          </w:rPr>
          <w:t>&lt;*&gt;</w:t>
        </w:r>
      </w:hyperlink>
      <w:r>
        <w:t xml:space="preserve"> с фиброоптикой   │  не менее 1 на одну  │</w:t>
      </w:r>
    </w:p>
    <w:p w:rsidR="005410FC" w:rsidRDefault="005410FC" w:rsidP="00B25B8B">
      <w:pPr>
        <w:pStyle w:val="ConsPlusNonformat"/>
        <w:jc w:val="both"/>
      </w:pPr>
      <w:r>
        <w:t>│     │или без (повышающий) механический угловой   │   должность врача    │</w:t>
      </w:r>
    </w:p>
    <w:p w:rsidR="005410FC" w:rsidRDefault="005410FC" w:rsidP="00B25B8B">
      <w:pPr>
        <w:pStyle w:val="ConsPlusNonformat"/>
        <w:jc w:val="both"/>
      </w:pPr>
      <w:r>
        <w:t>│     │для микромотора, под турбинный бор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48. │Негатоскоп при отсутствии в комплекте УС    │     1 на кабинет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49. │Нож для гипса            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50. │Ножницы в ассортименте                      │  3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51. │Ножницы зуботехнические коронковые      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52. │Нож-шпатель зуботехнический             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53. │Окклюдатор                                  │ не менее 2 на одну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должность врача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54. │Отсасыватель пыли (стоматологический    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│пылесос) при отсутствии в комплекте МРУ и УС│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55. │Отсасыватель слюны (стоматологический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│слюноотсос) при отсутствии в комплекте МРУ и│        врача   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56. │Оттискные массы (слепочные стоматологические│      не менее 3      │</w:t>
      </w:r>
    </w:p>
    <w:p w:rsidR="005410FC" w:rsidRDefault="005410FC" w:rsidP="00B25B8B">
      <w:pPr>
        <w:pStyle w:val="ConsPlusNonformat"/>
        <w:jc w:val="both"/>
      </w:pPr>
      <w:r>
        <w:t>│     │материалы) разных групп                     │   наименований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57. │Очиститель ультразвуковой (устройство    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│ультразвуковой очистки и дезинфекции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│инструментов и изделий)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58. │Очки защитные (от светового излучения)      │    1 комплект на     │</w:t>
      </w:r>
    </w:p>
    <w:p w:rsidR="005410FC" w:rsidRDefault="005410FC" w:rsidP="00B25B8B">
      <w:pPr>
        <w:pStyle w:val="ConsPlusNonformat"/>
        <w:jc w:val="both"/>
      </w:pPr>
      <w:r>
        <w:t>│     │для врача, пациента и ассистента            │ рабочее место врача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59. │Палитра для красок стоматологическая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60. │Параллелометр стоматологический </w:t>
      </w:r>
      <w:hyperlink r:id="rId196" w:history="1">
        <w:r>
          <w:rPr>
            <w:color w:val="0000FF"/>
          </w:rPr>
          <w:t>&lt;*&gt;</w:t>
        </w:r>
      </w:hyperlink>
      <w:r>
        <w:t xml:space="preserve">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61. │Пинцеты анатомические разных размеров     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62. │Прибор и средства для очистки и смазки   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│наконечников при отсутствии автоклава для   │                      │</w:t>
      </w:r>
    </w:p>
    <w:p w:rsidR="005410FC" w:rsidRDefault="005410FC" w:rsidP="00B25B8B">
      <w:pPr>
        <w:pStyle w:val="ConsPlusNonformat"/>
        <w:jc w:val="both"/>
      </w:pPr>
      <w:r>
        <w:t>│     │наконечников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63. │Прибор (установка) для утилизации шприцев и │  по требованию </w:t>
      </w:r>
      <w:hyperlink r:id="rId197" w:history="1">
        <w:r>
          <w:rPr>
            <w:color w:val="0000FF"/>
          </w:rPr>
          <w:t>&lt;***&gt;</w:t>
        </w:r>
      </w:hyperlink>
      <w:r>
        <w:t xml:space="preserve"> │</w:t>
      </w:r>
    </w:p>
    <w:p w:rsidR="005410FC" w:rsidRDefault="005410FC" w:rsidP="00B25B8B">
      <w:pPr>
        <w:pStyle w:val="ConsPlusNonformat"/>
        <w:jc w:val="both"/>
      </w:pPr>
      <w:r>
        <w:t xml:space="preserve">│     │игл </w:t>
      </w:r>
      <w:hyperlink r:id="rId198" w:history="1">
        <w:r>
          <w:rPr>
            <w:color w:val="0000FF"/>
          </w:rPr>
          <w:t>&lt;*&gt;</w:t>
        </w:r>
      </w:hyperlink>
      <w:r>
        <w:t xml:space="preserve"> при отсутствии централизованной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│утилизации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64. │Радиовизиограф или рентген дентальный при   │ 1 на отделение </w:t>
      </w:r>
      <w:hyperlink r:id="rId199" w:history="1">
        <w:r>
          <w:rPr>
            <w:color w:val="0000FF"/>
          </w:rPr>
          <w:t>&lt;***&gt;</w:t>
        </w:r>
      </w:hyperlink>
      <w:r>
        <w:t xml:space="preserve"> │</w:t>
      </w:r>
    </w:p>
    <w:p w:rsidR="005410FC" w:rsidRDefault="005410FC" w:rsidP="00B25B8B">
      <w:pPr>
        <w:pStyle w:val="ConsPlusNonformat"/>
        <w:jc w:val="both"/>
      </w:pPr>
      <w:r>
        <w:t>│     │отсутствии рентген-кабинета или договора на │                      │</w:t>
      </w:r>
    </w:p>
    <w:p w:rsidR="005410FC" w:rsidRDefault="005410FC" w:rsidP="00B25B8B">
      <w:pPr>
        <w:pStyle w:val="ConsPlusNonformat"/>
        <w:jc w:val="both"/>
      </w:pPr>
      <w:r>
        <w:t>│     │лучевую диагностику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65. │Расходные стоматологические материалы и     │      не менее 2      │</w:t>
      </w:r>
    </w:p>
    <w:p w:rsidR="005410FC" w:rsidRDefault="005410FC" w:rsidP="00B25B8B">
      <w:pPr>
        <w:pStyle w:val="ConsPlusNonformat"/>
        <w:jc w:val="both"/>
      </w:pPr>
      <w:r>
        <w:t>│     │медикаментозные средства:                   │     наименований     │</w:t>
      </w:r>
    </w:p>
    <w:p w:rsidR="005410FC" w:rsidRDefault="005410FC" w:rsidP="00B25B8B">
      <w:pPr>
        <w:pStyle w:val="ConsPlusNonformat"/>
        <w:jc w:val="both"/>
      </w:pPr>
      <w:r>
        <w:t>│     │- лечебные                                  │     каждого вида     │</w:t>
      </w:r>
    </w:p>
    <w:p w:rsidR="005410FC" w:rsidRDefault="005410FC" w:rsidP="00B25B8B">
      <w:pPr>
        <w:pStyle w:val="ConsPlusNonformat"/>
        <w:jc w:val="both"/>
      </w:pPr>
      <w:r>
        <w:t>│     │- пломбировочные                            │      расходного      │</w:t>
      </w:r>
    </w:p>
    <w:p w:rsidR="005410FC" w:rsidRDefault="005410FC" w:rsidP="00B25B8B">
      <w:pPr>
        <w:pStyle w:val="ConsPlusNonformat"/>
        <w:jc w:val="both"/>
      </w:pPr>
      <w:r>
        <w:t>│     │- прокладочные материалы                    │     материала на     │</w:t>
      </w:r>
    </w:p>
    <w:p w:rsidR="005410FC" w:rsidRDefault="005410FC" w:rsidP="00B25B8B">
      <w:pPr>
        <w:pStyle w:val="ConsPlusNonformat"/>
        <w:jc w:val="both"/>
      </w:pPr>
      <w:r>
        <w:t>│     │- адгезивные материалы             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│     │- материалы для герметизации дентина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материалы для временного пломбирования и  │                      │</w:t>
      </w:r>
    </w:p>
    <w:p w:rsidR="005410FC" w:rsidRDefault="005410FC" w:rsidP="00B25B8B">
      <w:pPr>
        <w:pStyle w:val="ConsPlusNonformat"/>
        <w:jc w:val="both"/>
      </w:pPr>
      <w:r>
        <w:t>│     │временной фиксации несъемных протезов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постоянной фиксации несъемных протезов│                      │</w:t>
      </w:r>
    </w:p>
    <w:p w:rsidR="005410FC" w:rsidRDefault="005410FC" w:rsidP="00B25B8B">
      <w:pPr>
        <w:pStyle w:val="ConsPlusNonformat"/>
        <w:jc w:val="both"/>
      </w:pPr>
      <w:r>
        <w:t>│     │- анестетики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антисептические препараты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лечения гиперчувствительности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фторпрофилактики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66. │Ретракторы (десневые) стоматологические     │      не менее 3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67. │Светильник стоматологический            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│при отсутствии в комплекте МРУ и УС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68. │Система индивидуального кондиционирования   │ по требованию </w:t>
      </w:r>
      <w:hyperlink r:id="rId200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│и увлажнения воздуха в лечебных помещениях  │                   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201" w:history="1">
        <w:r>
          <w:rPr>
            <w:color w:val="0000FF"/>
          </w:rPr>
          <w:t>&lt;**&gt;</w:t>
        </w:r>
      </w:hyperlink>
      <w:r>
        <w:t xml:space="preserve">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69. │Скальпели (держатели) и одноразовые лезвия  │     не менее 2       │</w:t>
      </w:r>
    </w:p>
    <w:p w:rsidR="005410FC" w:rsidRDefault="005410FC" w:rsidP="00B25B8B">
      <w:pPr>
        <w:pStyle w:val="ConsPlusNonformat"/>
        <w:jc w:val="both"/>
      </w:pPr>
      <w:r>
        <w:t>│     │в ассортименте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70. │Средства индивидуальной защиты от           │ по требованию </w:t>
      </w:r>
      <w:hyperlink r:id="rId202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│ионизирующего излучения при наличии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│источника излучения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71. │Средства и емкости-контейнеры для           │ по требованию </w:t>
      </w:r>
      <w:hyperlink r:id="rId203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│дезинфекции инструментов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72. │Стерилизатор стоматологический для мелкого  │  1 на рабочее место  │</w:t>
      </w:r>
    </w:p>
    <w:p w:rsidR="005410FC" w:rsidRDefault="005410FC" w:rsidP="00B25B8B">
      <w:pPr>
        <w:pStyle w:val="ConsPlusNonformat"/>
        <w:jc w:val="both"/>
      </w:pPr>
      <w:r>
        <w:t xml:space="preserve">│     │инструментария гласперленовый </w:t>
      </w:r>
      <w:hyperlink r:id="rId204" w:history="1">
        <w:r>
          <w:rPr>
            <w:color w:val="0000FF"/>
          </w:rPr>
          <w:t>&lt;*&gt;</w:t>
        </w:r>
      </w:hyperlink>
      <w:r>
        <w:t xml:space="preserve">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73. │Стерилизатор суховоздушный при отсутствии  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│центральной стерилизационной и автоклава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74. │Стол гипсовочный стоматологический с        │ 1 на кабинет </w:t>
      </w:r>
      <w:hyperlink r:id="rId205" w:history="1">
        <w:r>
          <w:rPr>
            <w:color w:val="0000FF"/>
          </w:rPr>
          <w:t>&lt;*&gt;</w:t>
        </w:r>
      </w:hyperlink>
      <w:r>
        <w:t xml:space="preserve"> не  │</w:t>
      </w:r>
    </w:p>
    <w:p w:rsidR="005410FC" w:rsidRDefault="005410FC" w:rsidP="00B25B8B">
      <w:pPr>
        <w:pStyle w:val="ConsPlusNonformat"/>
        <w:jc w:val="both"/>
      </w:pPr>
      <w:r>
        <w:t>│     │рабочей поверхностью из нержавеющей стали   │ менее 1 на отделение │</w:t>
      </w:r>
    </w:p>
    <w:p w:rsidR="005410FC" w:rsidRDefault="005410FC" w:rsidP="00B25B8B">
      <w:pPr>
        <w:pStyle w:val="ConsPlusNonformat"/>
        <w:jc w:val="both"/>
      </w:pPr>
      <w:r>
        <w:t>│     │или пластика с отверстием для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│удаления отходов гипса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75. │Стол письменный для врача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76. │Столик стоматологический 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77. │Стул для ассистента врача при отсутствии в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 ассистента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78. │Стул для врача-стоматолога при отсутствии в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79. │Шкаф медицинский для хранения расходных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│материалов и инструментов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80. │Шкаф медицинский для медикаментов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81. │Шкаф для медицинской одежды и белья         │ по числу сотрудников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82. │Шпатель стоматологический для замешивания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│оттискных масс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83. │Шпатель стоматологический моделировочный для│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│воска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84. │Шпатель стоматологический для замешивания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│гипса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85. │Щипцы стоматологические крампонные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86. │Щитки защитные (от механического        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│повреждения глаз) для врача и ассистента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87. │Наборы диагностические для проведения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│тестов на выявление новообразований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│(скрининг) и контроля за лечением 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│новообразований </w:t>
      </w:r>
      <w:hyperlink r:id="rId206" w:history="1">
        <w:r>
          <w:rPr>
            <w:color w:val="0000FF"/>
          </w:rPr>
          <w:t>&lt;*&gt;</w:t>
        </w:r>
      </w:hyperlink>
      <w:r>
        <w:t xml:space="preserve">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└─────┴────────────────────────────────────────────┴──────────────────────┘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5. Стандарт оснащения стоматологической (зуботехнической)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лаборатории в медицинских организациях, оказывающих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амбулаторную медицинскую помощь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pStyle w:val="ConsPlusNonformat"/>
        <w:jc w:val="both"/>
      </w:pPr>
      <w:r>
        <w:t>┌─────┬────────────────────────────────────────────┬──────────────────────┐</w:t>
      </w:r>
    </w:p>
    <w:p w:rsidR="005410FC" w:rsidRDefault="005410FC" w:rsidP="00B25B8B">
      <w:pPr>
        <w:pStyle w:val="ConsPlusNonformat"/>
        <w:jc w:val="both"/>
      </w:pPr>
      <w:r>
        <w:t>│  N  │                Наименование                │     Количество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1.  │Аппарат для дезинфекции оттисков,  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│стоматологических изделий и инструментов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2.  │Аппарат для вертикального сверления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│гипсовых моделей (пиндексмашина) </w:t>
      </w:r>
      <w:hyperlink r:id="rId207" w:history="1">
        <w:r>
          <w:rPr>
            <w:color w:val="0000FF"/>
          </w:rPr>
          <w:t>&lt;*&gt;</w:t>
        </w:r>
      </w:hyperlink>
      <w:r>
        <w:t xml:space="preserve">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3.  │Аппарат для вертикального разрезания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│гипсовых моделей </w:t>
      </w:r>
      <w:hyperlink r:id="rId208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4.  │Аппарат для изготовления индивидуальных капп│   1 на лабораторию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209" w:history="1">
        <w:r>
          <w:rPr>
            <w:color w:val="0000FF"/>
          </w:rPr>
          <w:t>&lt;*&gt;</w:t>
        </w:r>
      </w:hyperlink>
      <w:r>
        <w:t xml:space="preserve">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5.  │Аппарат с принадлежностями для литья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│металла зубных протезов </w:t>
      </w:r>
      <w:hyperlink r:id="rId210" w:history="1">
        <w:r>
          <w:rPr>
            <w:color w:val="0000FF"/>
          </w:rPr>
          <w:t>&lt;*&gt;</w:t>
        </w:r>
      </w:hyperlink>
      <w:r>
        <w:t xml:space="preserve">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6.  │Аппарат с принадлежностями для     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│предварительного прогрева литьевых форм </w:t>
      </w:r>
      <w:hyperlink r:id="rId211" w:history="1">
        <w:r>
          <w:rPr>
            <w:color w:val="0000FF"/>
          </w:rPr>
          <w:t>&lt;*&gt;</w:t>
        </w:r>
      </w:hyperlink>
      <w:r>
        <w:t xml:space="preserve">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7.  │Аппарат для прессования ортодонтических     │   1 на лабораторию   │</w:t>
      </w:r>
    </w:p>
    <w:p w:rsidR="005410FC" w:rsidRDefault="005410FC" w:rsidP="00B25B8B">
      <w:pPr>
        <w:pStyle w:val="ConsPlusNonformat"/>
        <w:jc w:val="both"/>
      </w:pPr>
      <w:r>
        <w:t>│     │пластинок при выполнении ортодонтических    │                      │</w:t>
      </w:r>
    </w:p>
    <w:p w:rsidR="005410FC" w:rsidRDefault="005410FC" w:rsidP="00B25B8B">
      <w:pPr>
        <w:pStyle w:val="ConsPlusNonformat"/>
        <w:jc w:val="both"/>
      </w:pPr>
      <w:r>
        <w:t>│     │работ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8.  │Аппарат контактной (электродуговой) сварки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│зубных протезов </w:t>
      </w:r>
      <w:hyperlink r:id="rId212" w:history="1">
        <w:r>
          <w:rPr>
            <w:color w:val="0000FF"/>
          </w:rPr>
          <w:t>&lt;*&gt;</w:t>
        </w:r>
      </w:hyperlink>
      <w:r>
        <w:t xml:space="preserve">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9.  │Артикулятор стоматологический с лицевой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 xml:space="preserve">│     │дугой </w:t>
      </w:r>
      <w:hyperlink r:id="rId213" w:history="1">
        <w:r>
          <w:rPr>
            <w:color w:val="0000FF"/>
          </w:rPr>
          <w:t>&lt;*&gt;</w:t>
        </w:r>
      </w:hyperlink>
      <w:r>
        <w:t xml:space="preserve">                                   │    зубного техника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10. │Аппарат для световой полимеризации 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│стоматологической пластмассы </w:t>
      </w:r>
      <w:hyperlink r:id="rId214" w:history="1">
        <w:r>
          <w:rPr>
            <w:color w:val="0000FF"/>
          </w:rPr>
          <w:t>&lt;*&gt;</w:t>
        </w:r>
      </w:hyperlink>
      <w:r>
        <w:t xml:space="preserve">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11. │Аппарат для пайки и сварки зубных протезов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│лазером </w:t>
      </w:r>
      <w:hyperlink r:id="rId215" w:history="1">
        <w:r>
          <w:rPr>
            <w:color w:val="0000FF"/>
          </w:rPr>
          <w:t>&lt;*&gt;</w:t>
        </w:r>
      </w:hyperlink>
      <w:r>
        <w:t xml:space="preserve">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12. │Аппарат для электропневмовакуумного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│штампования </w:t>
      </w:r>
      <w:hyperlink r:id="rId216" w:history="1">
        <w:r>
          <w:rPr>
            <w:color w:val="0000FF"/>
          </w:rPr>
          <w:t>&lt;*&gt;</w:t>
        </w:r>
      </w:hyperlink>
      <w:r>
        <w:t xml:space="preserve">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13. │Бормашина зуботехническая при отсутствии в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│комплектации стола зуботехнического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14. │Вакуумный миксер для гипса, паковочной массы│   2 на лабораторию   │</w:t>
      </w:r>
    </w:p>
    <w:p w:rsidR="005410FC" w:rsidRDefault="005410FC" w:rsidP="00B25B8B">
      <w:pPr>
        <w:pStyle w:val="ConsPlusNonformat"/>
        <w:jc w:val="both"/>
      </w:pPr>
      <w:r>
        <w:t>│     │и силикона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15. │Весы медицинские настольные (от 2 грамм до 1│   1 на лабораторию   │</w:t>
      </w:r>
    </w:p>
    <w:p w:rsidR="005410FC" w:rsidRDefault="005410FC" w:rsidP="00B25B8B">
      <w:pPr>
        <w:pStyle w:val="ConsPlusNonformat"/>
        <w:jc w:val="both"/>
      </w:pPr>
      <w:r>
        <w:t>│     │килограмма)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16. │Вибростол стоматологический зуботехнический │   1 на лабораторию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17. │Воскотопка зуботехническая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18. │Вытяжной шкаф                               │ по требованию </w:t>
      </w:r>
      <w:hyperlink r:id="rId217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19. │Гидрополимеризатор для полимеризации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│стоматологической пластмассы на водяной бане│     лабораторию      │</w:t>
      </w:r>
    </w:p>
    <w:p w:rsidR="005410FC" w:rsidRDefault="005410FC" w:rsidP="00B25B8B">
      <w:pPr>
        <w:pStyle w:val="ConsPlusNonformat"/>
        <w:jc w:val="both"/>
      </w:pPr>
      <w:r>
        <w:t xml:space="preserve">│     │под давлением </w:t>
      </w:r>
      <w:hyperlink r:id="rId218" w:history="1">
        <w:r>
          <w:rPr>
            <w:color w:val="0000FF"/>
          </w:rPr>
          <w:t>&lt;*&gt;</w:t>
        </w:r>
      </w:hyperlink>
      <w:r>
        <w:t xml:space="preserve">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20. │Гипсоотстойники (грязеуловитель)            │     1 на каждую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раковину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21. │Гипс зуботехнический                        │ не менее двух видов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22. │Гипсовый нож зуботехнический              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23. │Горелка зуботехническая с подводом газа или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│спиртовка или электрошпатель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│     │зуботехнический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24. │Емкости (контейнеры) для хранения готовых   │    по требованию     │</w:t>
      </w:r>
    </w:p>
    <w:p w:rsidR="005410FC" w:rsidRDefault="005410FC" w:rsidP="00B25B8B">
      <w:pPr>
        <w:pStyle w:val="ConsPlusNonformat"/>
        <w:jc w:val="both"/>
      </w:pPr>
      <w:r>
        <w:t>│     │моделей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25. │Емкости для замешивания пластмассы </w:t>
      </w:r>
      <w:hyperlink r:id="rId219" w:history="1">
        <w:r>
          <w:rPr>
            <w:color w:val="0000FF"/>
          </w:rPr>
          <w:t>&lt;*&gt;</w:t>
        </w:r>
      </w:hyperlink>
      <w:r>
        <w:t xml:space="preserve">      │  3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26. │Емкость для замешивания гипса (резиновая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│колба)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27. │Инструменты стоматологические (мелкие):     │ по требованию </w:t>
      </w:r>
      <w:hyperlink r:id="rId220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│- боры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полиры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финиры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головки фасонные шлифовальные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диски сепарационные и круги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фрезы зуботехнические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другие мелкие инструменты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28. │Изоляционные зуботехнические лаки           │     не менее 4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наименований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29. │Инструменты и материалы для фиксации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│аттачменов (устройство для фиксации съемных │   зубного техника    │</w:t>
      </w:r>
    </w:p>
    <w:p w:rsidR="005410FC" w:rsidRDefault="005410FC" w:rsidP="00B25B8B">
      <w:pPr>
        <w:pStyle w:val="ConsPlusNonformat"/>
        <w:jc w:val="both"/>
      </w:pPr>
      <w:r>
        <w:t xml:space="preserve">│     │зубных протезов) </w:t>
      </w:r>
      <w:hyperlink r:id="rId221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30. │Компрессор стоматологический (безмасленный) │    по расчетной      │</w:t>
      </w:r>
    </w:p>
    <w:p w:rsidR="005410FC" w:rsidRDefault="005410FC" w:rsidP="00B25B8B">
      <w:pPr>
        <w:pStyle w:val="ConsPlusNonformat"/>
        <w:jc w:val="both"/>
      </w:pPr>
      <w:r>
        <w:t xml:space="preserve">│     │централизованный с резервным блоком </w:t>
      </w:r>
      <w:hyperlink r:id="rId222" w:history="1">
        <w:r>
          <w:rPr>
            <w:color w:val="0000FF"/>
          </w:rPr>
          <w:t>&lt;*&gt;</w:t>
        </w:r>
      </w:hyperlink>
      <w:r>
        <w:t xml:space="preserve">     │      мощности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31. │Компрессор для полимеризатора при           │    1 на аппарат  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подачи воздуха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32. │Компрессор для подачи сжатого воздуха к     │    1 на 3 стола      │</w:t>
      </w:r>
    </w:p>
    <w:p w:rsidR="005410FC" w:rsidRDefault="005410FC" w:rsidP="00B25B8B">
      <w:pPr>
        <w:pStyle w:val="ConsPlusNonformat"/>
        <w:jc w:val="both"/>
      </w:pPr>
      <w:r>
        <w:t>│     │зуботехническим столам при отсутствии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│центральной подачи воздуха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33. │Контейнер для мусора                        │ по требованию </w:t>
      </w:r>
      <w:hyperlink r:id="rId223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34. │Лотки медицинские               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рабочее место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35. │Металл (сплав стоматологический) </w:t>
      </w:r>
      <w:hyperlink r:id="rId224" w:history="1">
        <w:r>
          <w:rPr>
            <w:color w:val="0000FF"/>
          </w:rPr>
          <w:t>&lt;*&gt;</w:t>
        </w:r>
      </w:hyperlink>
      <w:r>
        <w:t xml:space="preserve">        │      не менее 2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наименований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36. │Кювета зуботехническая для дублирования     │     по требованию    │</w:t>
      </w:r>
    </w:p>
    <w:p w:rsidR="005410FC" w:rsidRDefault="005410FC" w:rsidP="00B25B8B">
      <w:pPr>
        <w:pStyle w:val="ConsPlusNonformat"/>
        <w:jc w:val="both"/>
      </w:pPr>
      <w:r>
        <w:t xml:space="preserve">│     │моделей </w:t>
      </w:r>
      <w:hyperlink r:id="rId225" w:history="1">
        <w:r>
          <w:rPr>
            <w:color w:val="0000FF"/>
          </w:rPr>
          <w:t>&lt;*&gt;</w:t>
        </w:r>
      </w:hyperlink>
      <w:r>
        <w:t xml:space="preserve">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37. │Кювета зуботехническая большая </w:t>
      </w:r>
      <w:hyperlink r:id="rId226" w:history="1">
        <w:r>
          <w:rPr>
            <w:color w:val="0000FF"/>
          </w:rPr>
          <w:t>&lt;*&gt;</w:t>
        </w:r>
      </w:hyperlink>
      <w:r>
        <w:t xml:space="preserve">          │     по требованию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38. │Лампа (облучатель) бактерицидная для        │  по требованию </w:t>
      </w:r>
      <w:hyperlink r:id="rId227" w:history="1">
        <w:r>
          <w:rPr>
            <w:color w:val="0000FF"/>
          </w:rPr>
          <w:t>&lt;***&gt;</w:t>
        </w:r>
      </w:hyperlink>
      <w:r>
        <w:t xml:space="preserve"> │</w:t>
      </w:r>
    </w:p>
    <w:p w:rsidR="005410FC" w:rsidRDefault="005410FC" w:rsidP="00B25B8B">
      <w:pPr>
        <w:pStyle w:val="ConsPlusNonformat"/>
        <w:jc w:val="both"/>
      </w:pPr>
      <w:r>
        <w:t>│     │помещений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39. │Лампа бактерицидная (переносная) </w:t>
      </w:r>
      <w:hyperlink r:id="rId228" w:history="1">
        <w:r>
          <w:rPr>
            <w:color w:val="0000FF"/>
          </w:rPr>
          <w:t>&lt;*&gt;</w:t>
        </w:r>
      </w:hyperlink>
      <w:r>
        <w:t xml:space="preserve">        │  по требованию </w:t>
      </w:r>
      <w:hyperlink r:id="rId229" w:history="1">
        <w:r>
          <w:rPr>
            <w:color w:val="0000FF"/>
          </w:rPr>
          <w:t>&lt;***&gt;</w:t>
        </w:r>
      </w:hyperlink>
      <w:r>
        <w:t xml:space="preserve">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40. │Лобзик стоматологический 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41. │Ложка зуботехническая для металла </w:t>
      </w:r>
      <w:hyperlink r:id="rId230" w:history="1">
        <w:r>
          <w:rPr>
            <w:color w:val="0000FF"/>
          </w:rPr>
          <w:t>&lt;*&gt;</w:t>
        </w:r>
      </w:hyperlink>
      <w:r>
        <w:t xml:space="preserve">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зубного техника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42. │Моделировочные шпатели зуботехнические      │  1 набор на рабочее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место зубного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техника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43. │Микрометр (зуботехнический)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44. │Набор для ортодонтических работ </w:t>
      </w:r>
      <w:hyperlink r:id="rId231" w:history="1">
        <w:r>
          <w:rPr>
            <w:color w:val="0000FF"/>
          </w:rPr>
          <w:t>&lt;*&gt;</w:t>
        </w:r>
      </w:hyperlink>
      <w:r>
        <w:t xml:space="preserve">         │  1 на лабораторию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45. │Набор для работы с керамикой </w:t>
      </w:r>
      <w:hyperlink r:id="rId232" w:history="1">
        <w:r>
          <w:rPr>
            <w:color w:val="0000FF"/>
          </w:rPr>
          <w:t>&lt;*&gt;</w:t>
        </w:r>
      </w:hyperlink>
      <w:r>
        <w:t xml:space="preserve">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46. │Набор измерительных ортодонтических         │   по требованию      │</w:t>
      </w:r>
    </w:p>
    <w:p w:rsidR="005410FC" w:rsidRDefault="005410FC" w:rsidP="00B25B8B">
      <w:pPr>
        <w:pStyle w:val="ConsPlusNonformat"/>
        <w:jc w:val="both"/>
      </w:pPr>
      <w:r>
        <w:t xml:space="preserve">│     │инструментов </w:t>
      </w:r>
      <w:hyperlink r:id="rId233" w:history="1">
        <w:r>
          <w:rPr>
            <w:color w:val="0000FF"/>
          </w:rPr>
          <w:t>&lt;*&gt;</w:t>
        </w:r>
      </w:hyperlink>
      <w:r>
        <w:t xml:space="preserve">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47. │Набор инструментов зуботехнический для      │   по требованию      │</w:t>
      </w:r>
    </w:p>
    <w:p w:rsidR="005410FC" w:rsidRDefault="005410FC" w:rsidP="00B25B8B">
      <w:pPr>
        <w:pStyle w:val="ConsPlusNonformat"/>
        <w:jc w:val="both"/>
      </w:pPr>
      <w:r>
        <w:t xml:space="preserve">│     │работы с имплантатами </w:t>
      </w:r>
      <w:hyperlink r:id="rId234" w:history="1">
        <w:r>
          <w:rPr>
            <w:color w:val="0000FF"/>
          </w:rPr>
          <w:t>&lt;*&gt;</w:t>
        </w:r>
      </w:hyperlink>
      <w:r>
        <w:t xml:space="preserve">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48. │Наборы инструментов для работы с   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│металлическими коронками и кольцами </w:t>
      </w:r>
      <w:hyperlink r:id="rId235" w:history="1">
        <w:r>
          <w:rPr>
            <w:color w:val="0000FF"/>
          </w:rPr>
          <w:t>&lt;*&gt;</w:t>
        </w:r>
      </w:hyperlink>
      <w:r>
        <w:t xml:space="preserve">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49. │Набор зуботехнических восков                │  1 набор на рабочее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место зубного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техника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50. │Набор искусственных зубов в ассортименте </w:t>
      </w:r>
      <w:hyperlink r:id="rId236" w:history="1">
        <w:r>
          <w:rPr>
            <w:color w:val="0000FF"/>
          </w:rPr>
          <w:t>&lt;*&gt;</w:t>
        </w:r>
      </w:hyperlink>
      <w:r>
        <w:t>│   ассортимент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лабораторию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51. │Набор ортодонтической проволоки разного     │  1 набор на рабочее  │</w:t>
      </w:r>
    </w:p>
    <w:p w:rsidR="005410FC" w:rsidRDefault="005410FC" w:rsidP="00B25B8B">
      <w:pPr>
        <w:pStyle w:val="ConsPlusNonformat"/>
        <w:jc w:val="both"/>
      </w:pPr>
      <w:r>
        <w:t xml:space="preserve">│     │диаметра и сечения </w:t>
      </w:r>
      <w:hyperlink r:id="rId237" w:history="1">
        <w:r>
          <w:rPr>
            <w:color w:val="0000FF"/>
          </w:rPr>
          <w:t>&lt;*&gt;</w:t>
        </w:r>
      </w:hyperlink>
      <w:r>
        <w:t xml:space="preserve">                      │    место зубного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техника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52. │Набор стоматологических пластмасс в         │   ассортимент на     │</w:t>
      </w:r>
    </w:p>
    <w:p w:rsidR="005410FC" w:rsidRDefault="005410FC" w:rsidP="00B25B8B">
      <w:pPr>
        <w:pStyle w:val="ConsPlusNonformat"/>
        <w:jc w:val="both"/>
      </w:pPr>
      <w:r>
        <w:t xml:space="preserve">│     │ассортименте </w:t>
      </w:r>
      <w:hyperlink r:id="rId238" w:history="1">
        <w:r>
          <w:rPr>
            <w:color w:val="0000FF"/>
          </w:rPr>
          <w:t>&lt;*&gt;</w:t>
        </w:r>
      </w:hyperlink>
      <w:r>
        <w:t xml:space="preserve">                            │     лабораторию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53. │Набор полировочных щеток и                  │  3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│резиновых кругов для шлифовки и полировки   │    зубного техника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│стоматологических материалов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54. │Набор стандартных заготовок для коронок,    │  1 набор на рабочее  │</w:t>
      </w:r>
    </w:p>
    <w:p w:rsidR="005410FC" w:rsidRDefault="005410FC" w:rsidP="00B25B8B">
      <w:pPr>
        <w:pStyle w:val="ConsPlusNonformat"/>
        <w:jc w:val="both"/>
      </w:pPr>
      <w:r>
        <w:t xml:space="preserve">│     │колец </w:t>
      </w:r>
      <w:hyperlink r:id="rId239" w:history="1">
        <w:r>
          <w:rPr>
            <w:color w:val="0000FF"/>
          </w:rPr>
          <w:t>&lt;*&gt;</w:t>
        </w:r>
      </w:hyperlink>
      <w:r>
        <w:t xml:space="preserve">                                   │    место зубного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техника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55. │Набор щипцов ортодонтических </w:t>
      </w:r>
      <w:hyperlink r:id="rId240" w:history="1">
        <w:r>
          <w:rPr>
            <w:color w:val="0000FF"/>
          </w:rPr>
          <w:t>&lt;*&gt;</w:t>
        </w:r>
      </w:hyperlink>
      <w:r>
        <w:t xml:space="preserve">            │    1 комплект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рабочее место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56. │Наконечник турбинный стоматологический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│высокоскоростной без фиброоптики с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 xml:space="preserve">│     │управлением </w:t>
      </w:r>
      <w:hyperlink r:id="rId241" w:history="1">
        <w:r>
          <w:rPr>
            <w:color w:val="0000FF"/>
          </w:rPr>
          <w:t>&lt;*&gt;</w:t>
        </w:r>
      </w:hyperlink>
      <w:r>
        <w:t xml:space="preserve">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57. │Ножницы в ассортименте                    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58. │Ножницы коронковые </w:t>
      </w:r>
      <w:hyperlink r:id="rId242" w:history="1">
        <w:r>
          <w:rPr>
            <w:color w:val="0000FF"/>
          </w:rPr>
          <w:t>&lt;*&gt;</w:t>
        </w:r>
      </w:hyperlink>
      <w:r>
        <w:t xml:space="preserve">   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59. │Нож-шпатель зуботехнический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60. │Окклюдатор зуботехнический                  │    не менее 5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рабочее место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61. │Отсасыватель пыли (стоматологический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│пылесос) при отсутствии в комплекте со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│     │столом зуботехническим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62. │Очиститель ультразвуковой (устройство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>│     │ультразвуковой очистки и дезинфекции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│инструментов и изделий)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63. │Очки защитные для зубного техника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64. │Палитра для красок стоматологическая </w:t>
      </w:r>
      <w:hyperlink r:id="rId243" w:history="1">
        <w:r>
          <w:rPr>
            <w:color w:val="0000FF"/>
          </w:rPr>
          <w:t>&lt;*&gt;</w:t>
        </w:r>
      </w:hyperlink>
      <w:r>
        <w:t xml:space="preserve">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зубного техника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65. │Параллелометр стоматологический </w:t>
      </w:r>
      <w:hyperlink r:id="rId244" w:history="1">
        <w:r>
          <w:rPr>
            <w:color w:val="0000FF"/>
          </w:rPr>
          <w:t>&lt;*&gt;</w:t>
        </w:r>
      </w:hyperlink>
      <w:r>
        <w:t xml:space="preserve">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66. │Пароструйная установка </w:t>
      </w:r>
      <w:hyperlink r:id="rId245" w:history="1">
        <w:r>
          <w:rPr>
            <w:color w:val="0000FF"/>
          </w:rPr>
          <w:t>&lt;*&gt;</w:t>
        </w:r>
      </w:hyperlink>
      <w:r>
        <w:t xml:space="preserve"> для пароструйной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│очистки зуботехнических изделий             │     лабораторию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67. │Пескоструйный аппарат </w:t>
      </w:r>
      <w:hyperlink r:id="rId246" w:history="1">
        <w:r>
          <w:rPr>
            <w:color w:val="0000FF"/>
          </w:rPr>
          <w:t>&lt;*&gt;</w:t>
        </w:r>
      </w:hyperlink>
      <w:r>
        <w:t xml:space="preserve"> для пескоструйной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│очистки зуботехнических изделий             │     лабораторию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68. │Печь муфельная </w:t>
      </w:r>
      <w:hyperlink r:id="rId247" w:history="1">
        <w:r>
          <w:rPr>
            <w:color w:val="0000FF"/>
          </w:rPr>
          <w:t>&lt;*&gt;</w:t>
        </w:r>
      </w:hyperlink>
      <w:r>
        <w:t xml:space="preserve">              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лабораторию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69. │Печь для обжига керамики </w:t>
      </w:r>
      <w:hyperlink r:id="rId248" w:history="1">
        <w:r>
          <w:rPr>
            <w:color w:val="0000FF"/>
          </w:rPr>
          <w:t>&lt;*&gt;</w:t>
        </w:r>
      </w:hyperlink>
      <w:r>
        <w:t xml:space="preserve">    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лабораторию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70. │Печь для выплавки воска </w:t>
      </w:r>
      <w:hyperlink r:id="rId249" w:history="1">
        <w:r>
          <w:rPr>
            <w:color w:val="0000FF"/>
          </w:rPr>
          <w:t>&lt;*&gt;</w:t>
        </w:r>
      </w:hyperlink>
      <w:r>
        <w:t xml:space="preserve">     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лабораторию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71. │Печь для прессованной керамики </w:t>
      </w:r>
      <w:hyperlink r:id="rId250" w:history="1">
        <w:r>
          <w:rPr>
            <w:color w:val="0000FF"/>
          </w:rPr>
          <w:t>&lt;*&gt;</w:t>
        </w:r>
      </w:hyperlink>
      <w:r>
        <w:t xml:space="preserve">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лабораторию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72. │Пинцет зуботехнический                    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зубного техника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73. │Полировочный станок с пылеуловителем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251" w:history="1">
        <w:r>
          <w:rPr>
            <w:color w:val="0000FF"/>
          </w:rPr>
          <w:t>&lt;*&gt;</w:t>
        </w:r>
      </w:hyperlink>
      <w:r>
        <w:t xml:space="preserve"> (при работе с драгоценными металлами)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74. │Пресс для выдавливания гипса </w:t>
      </w:r>
      <w:hyperlink r:id="rId252" w:history="1">
        <w:r>
          <w:rPr>
            <w:color w:val="0000FF"/>
          </w:rPr>
          <w:t>&lt;*&gt;</w:t>
        </w:r>
      </w:hyperlink>
      <w:r>
        <w:t xml:space="preserve">   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75. │Пресс для кювет зуботехнический    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 xml:space="preserve">│     │гидравлический  </w:t>
      </w:r>
      <w:hyperlink r:id="rId253" w:history="1">
        <w:r>
          <w:rPr>
            <w:color w:val="0000FF"/>
          </w:rPr>
          <w:t>&lt;*&gt;</w:t>
        </w:r>
      </w:hyperlink>
      <w:r>
        <w:t xml:space="preserve">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76. │Пресс для формовки пластмассы </w:t>
      </w:r>
      <w:hyperlink r:id="rId254" w:history="1">
        <w:r>
          <w:rPr>
            <w:color w:val="0000FF"/>
          </w:rPr>
          <w:t>&lt;*&gt;</w:t>
        </w:r>
      </w:hyperlink>
      <w:r>
        <w:t xml:space="preserve">    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77. │Прибор для обрезки гипсовых моделей         │  1 на лабораторию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78. │Полировочные порошки и пасты                │   1 комплект на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рабочее место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79. │Рабочий зуботехнический стол, оснащенный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│местной вытяжкой, индивидуальным            │  зубного техника     │</w:t>
      </w:r>
    </w:p>
    <w:p w:rsidR="005410FC" w:rsidRDefault="005410FC" w:rsidP="00B25B8B">
      <w:pPr>
        <w:pStyle w:val="ConsPlusNonformat"/>
        <w:jc w:val="both"/>
      </w:pPr>
      <w:r>
        <w:t>│     │светильником, микромотором, подачей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│воздуха под давлением, турбиной </w:t>
      </w:r>
      <w:hyperlink r:id="rId255" w:history="1">
        <w:r>
          <w:rPr>
            <w:color w:val="0000FF"/>
          </w:rPr>
          <w:t>&lt;*&gt;</w:t>
        </w:r>
      </w:hyperlink>
      <w:r>
        <w:t>,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│горелкой, электрошпателем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80. │Резиновые колбы для замешивания гипса       │  5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81. │Светильник зуботехнический при отсутствии в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│комплектации стола зуботехнического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82. │Система индивидуального кондиционирования и │  согласно СанПиНа    │</w:t>
      </w:r>
    </w:p>
    <w:p w:rsidR="005410FC" w:rsidRDefault="005410FC" w:rsidP="00B25B8B">
      <w:pPr>
        <w:pStyle w:val="ConsPlusNonformat"/>
        <w:jc w:val="both"/>
      </w:pPr>
      <w:r>
        <w:t>│     │увлажнения воздуха в лечебных помещениях    │                   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256" w:history="1">
        <w:r>
          <w:rPr>
            <w:color w:val="0000FF"/>
          </w:rPr>
          <w:t>&lt;**&gt;</w:t>
        </w:r>
      </w:hyperlink>
      <w:r>
        <w:t xml:space="preserve">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83. │Скальпели (держатели) и одноразовые лезвия в│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│ассортименте                                │     менее 2 штук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84. │Средства и емкости-контейнеры для           │   в соответствии с   │</w:t>
      </w:r>
    </w:p>
    <w:p w:rsidR="005410FC" w:rsidRDefault="005410FC" w:rsidP="00B25B8B">
      <w:pPr>
        <w:pStyle w:val="ConsPlusNonformat"/>
        <w:jc w:val="both"/>
      </w:pPr>
      <w:r>
        <w:t>│     │дезинфекции инструментов                    │       СанПиН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85. │Стол гипсовочный зуботехнический с рабочей  │   1 на лабораторию   │</w:t>
      </w:r>
    </w:p>
    <w:p w:rsidR="005410FC" w:rsidRDefault="005410FC" w:rsidP="00B25B8B">
      <w:pPr>
        <w:pStyle w:val="ConsPlusNonformat"/>
        <w:jc w:val="both"/>
      </w:pPr>
      <w:r>
        <w:t>│     │поверхностью из нержавеющей стали или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│пластика с отверстием для удаления отходов  │                      │</w:t>
      </w:r>
    </w:p>
    <w:p w:rsidR="005410FC" w:rsidRDefault="005410FC" w:rsidP="00B25B8B">
      <w:pPr>
        <w:pStyle w:val="ConsPlusNonformat"/>
        <w:jc w:val="both"/>
      </w:pPr>
      <w:r>
        <w:t>│     │гипса и бункерами для хранения гипса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86. │Стол лабораторный для работы с материалами  │   1 на лабораторию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87. │Стол письменный                    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88. │Стул зубного техника с оснащением при   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│отсутствии в комплекте со столом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│     │зуботехническим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89. │Тигель керамический для стоматологии </w:t>
      </w:r>
      <w:hyperlink r:id="rId257" w:history="1">
        <w:r>
          <w:rPr>
            <w:color w:val="0000FF"/>
          </w:rPr>
          <w:t>&lt;*&gt;</w:t>
        </w:r>
      </w:hyperlink>
      <w:r>
        <w:t xml:space="preserve">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90. │Трегеры </w:t>
      </w:r>
      <w:hyperlink r:id="rId258" w:history="1">
        <w:r>
          <w:rPr>
            <w:color w:val="0000FF"/>
          </w:rPr>
          <w:t>&lt;*&gt;</w:t>
        </w:r>
      </w:hyperlink>
      <w:r>
        <w:t xml:space="preserve">                          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91. │Фрезерный параллелометр </w:t>
      </w:r>
      <w:hyperlink r:id="rId259" w:history="1">
        <w:r>
          <w:rPr>
            <w:color w:val="0000FF"/>
          </w:rPr>
          <w:t>&lt;*&gt;</w:t>
        </w:r>
      </w:hyperlink>
      <w:r>
        <w:t xml:space="preserve">                 │   1 на лабораторию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92. │Формирователи цоколей контрольных моделей   │  2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260" w:history="1">
        <w:r>
          <w:rPr>
            <w:color w:val="0000FF"/>
          </w:rPr>
          <w:t>&lt;*&gt;</w:t>
        </w:r>
      </w:hyperlink>
      <w:r>
        <w:t xml:space="preserve">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93. │Фрезы зуботехнические для гипса             │  1 набор на рабочее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место зубного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техника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94. │Шлиф-мотор стоматологический при работе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│базисными пластмассами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95. │Шлиф-мотор стоматологический с защитным     │ 1 на 5 рабочих мест  │</w:t>
      </w:r>
    </w:p>
    <w:p w:rsidR="005410FC" w:rsidRDefault="005410FC" w:rsidP="00B25B8B">
      <w:pPr>
        <w:pStyle w:val="ConsPlusNonformat"/>
        <w:jc w:val="both"/>
      </w:pPr>
      <w:r>
        <w:t>│     │экраном и пылеуловителем для полировки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│     │зубных протезов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96. │Шпатели в ассортименте                      │  3 наименования на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рабочее место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97. │Шкаф медицинский для хранения расходных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│материалов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98. │Шкаф для медицинской одежды и белья  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99. │Шпатель электрический моделировочный для    │  1 на рабочее место  │</w:t>
      </w:r>
    </w:p>
    <w:p w:rsidR="005410FC" w:rsidRDefault="005410FC" w:rsidP="00B25B8B">
      <w:pPr>
        <w:pStyle w:val="ConsPlusNonformat"/>
        <w:jc w:val="both"/>
      </w:pPr>
      <w:r>
        <w:t xml:space="preserve">│     │воска </w:t>
      </w:r>
      <w:hyperlink r:id="rId261" w:history="1">
        <w:r>
          <w:rPr>
            <w:color w:val="0000FF"/>
          </w:rPr>
          <w:t>&lt;*&gt;</w:t>
        </w:r>
      </w:hyperlink>
      <w:r>
        <w:t xml:space="preserve">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│100. │Щипцы зуботехнические крампонные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│101. │Щипцы зуботехнические круглые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│102. │Щипцы зуботехнические кусачки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зубного техника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│103. │Щипцы зуботехнические плоскогубцы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1 зубного техника   │</w:t>
      </w:r>
    </w:p>
    <w:p w:rsidR="005410FC" w:rsidRDefault="005410FC" w:rsidP="00B25B8B">
      <w:pPr>
        <w:pStyle w:val="ConsPlusNonformat"/>
        <w:jc w:val="both"/>
      </w:pPr>
      <w:r>
        <w:t>└─────┴────────────────────────────────────────────┴──────────────────────┘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6. Стандарт оснащения ортодонтического отделения (кабинета)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в медицинских организациях, оказывающих амбулаторную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медицинскую помощь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pStyle w:val="ConsPlusNonformat"/>
        <w:jc w:val="both"/>
      </w:pPr>
      <w:r>
        <w:t>┌─────┬────────────────────────────────────────────┬──────────────────────┐</w:t>
      </w:r>
    </w:p>
    <w:p w:rsidR="005410FC" w:rsidRDefault="005410FC" w:rsidP="00B25B8B">
      <w:pPr>
        <w:pStyle w:val="ConsPlusNonformat"/>
        <w:jc w:val="both"/>
      </w:pPr>
      <w:r>
        <w:t>│  N  │                Наименование                │   Количество, шт.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1.  │Автоклав (стерилизатор паровой), при       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      (кабинет)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2.  │Аквадистиллятор (медицинский), при         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      (кабинет)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3.  │Автоклав для наконечников </w:t>
      </w:r>
      <w:hyperlink r:id="rId262" w:history="1">
        <w:r>
          <w:rPr>
            <w:color w:val="0000FF"/>
          </w:rPr>
          <w:t>&lt;*&gt;</w:t>
        </w:r>
      </w:hyperlink>
      <w:r>
        <w:t xml:space="preserve"> (стерилизатор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│паровой настольный)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4.  │Аппарат для дезинфекции оттисков,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│стоматологических изделий и инструментов </w:t>
      </w:r>
      <w:hyperlink r:id="rId263" w:history="1">
        <w:r>
          <w:rPr>
            <w:color w:val="0000FF"/>
          </w:rPr>
          <w:t>&lt;*&gt;</w:t>
        </w:r>
      </w:hyperlink>
      <w:r>
        <w:t>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5.  │Артикулятор стоматологический с лицевой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 xml:space="preserve">│     │дугой </w:t>
      </w:r>
      <w:hyperlink r:id="rId264" w:history="1">
        <w:r>
          <w:rPr>
            <w:color w:val="0000FF"/>
          </w:rPr>
          <w:t>&lt;*&gt;</w:t>
        </w:r>
      </w:hyperlink>
      <w:r>
        <w:t xml:space="preserve">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6.  │Биксы (коробка стерилизационная для         │ по требованию </w:t>
      </w:r>
      <w:hyperlink r:id="rId265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│хранения стерильных инструментов и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│материала)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7.  │Быстротвердеющие пластмассы в ассортименте  │    не менее 2  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наименований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8.  │Внутриротовая видеокамера </w:t>
      </w:r>
      <w:hyperlink r:id="rId266" w:history="1">
        <w:r>
          <w:rPr>
            <w:color w:val="0000FF"/>
          </w:rPr>
          <w:t>&lt;*&gt;</w:t>
        </w:r>
      </w:hyperlink>
      <w:r>
        <w:t xml:space="preserve">               │   по требованию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9.  │Дополнительные аксессуары (ретракционные    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│нити и кольца, матричные системы, клинья,   │        менее 1       │</w:t>
      </w:r>
    </w:p>
    <w:p w:rsidR="005410FC" w:rsidRDefault="005410FC" w:rsidP="00B25B8B">
      <w:pPr>
        <w:pStyle w:val="ConsPlusNonformat"/>
        <w:jc w:val="both"/>
      </w:pPr>
      <w:r>
        <w:t>│     │материалы для регистрации окклюзии)         │      наименования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каждой позиции на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кабинет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10. │Изделия одноразового применения:            │ по требованию </w:t>
      </w:r>
      <w:hyperlink r:id="rId267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│- шприцы и иглы для инъекций,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скальпели в ассортименте,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маски,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перчатки смотровые, диагностические,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│хирургические,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бумажные нагрудные салфетки для пациентов,│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полотенца для рук в контейнере,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салфетки гигиенические,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медицинское белье для медицинского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│персонала,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перевязочные средства,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слюноотсосы,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стаканы пластиковые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11. │Инъектор стоматологический, для карпульной  │  3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│анестезии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12. │Инъектор стоматологический универсальный,   │     1 на кабинет     │</w:t>
      </w:r>
    </w:p>
    <w:p w:rsidR="005410FC" w:rsidRDefault="005410FC" w:rsidP="00B25B8B">
      <w:pPr>
        <w:pStyle w:val="ConsPlusNonformat"/>
        <w:jc w:val="both"/>
      </w:pPr>
      <w:r>
        <w:t xml:space="preserve">│     │дозирующий, для карпульной анестезии </w:t>
      </w:r>
      <w:hyperlink r:id="rId268" w:history="1">
        <w:r>
          <w:rPr>
            <w:color w:val="0000FF"/>
          </w:rPr>
          <w:t>&lt;*&gt;</w:t>
        </w:r>
      </w:hyperlink>
      <w:r>
        <w:t xml:space="preserve">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13. │Камеры для хранения стерильных инструментов │    1 на кабинет      │</w:t>
      </w:r>
    </w:p>
    <w:p w:rsidR="005410FC" w:rsidRDefault="005410FC" w:rsidP="00B25B8B">
      <w:pPr>
        <w:pStyle w:val="ConsPlusNonformat"/>
        <w:jc w:val="both"/>
      </w:pPr>
      <w:r>
        <w:t>│     │(при отсутствии системы пакетирования)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14. │Комплект для позиционирования лингвальных   │      не менее 1      │</w:t>
      </w:r>
    </w:p>
    <w:p w:rsidR="005410FC" w:rsidRDefault="005410FC" w:rsidP="00B25B8B">
      <w:pPr>
        <w:pStyle w:val="ConsPlusNonformat"/>
        <w:jc w:val="both"/>
      </w:pPr>
      <w:r>
        <w:t xml:space="preserve">│     │брекетов </w:t>
      </w:r>
      <w:hyperlink r:id="rId269" w:history="1">
        <w:r>
          <w:rPr>
            <w:color w:val="0000FF"/>
          </w:rPr>
          <w:t>&lt;*&gt;</w:t>
        </w:r>
      </w:hyperlink>
      <w:r>
        <w:t xml:space="preserve">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15. │Комплект приспособлений для профилактики    │      не менее 1      │</w:t>
      </w:r>
    </w:p>
    <w:p w:rsidR="005410FC" w:rsidRDefault="005410FC" w:rsidP="00B25B8B">
      <w:pPr>
        <w:pStyle w:val="ConsPlusNonformat"/>
        <w:jc w:val="both"/>
      </w:pPr>
      <w:r>
        <w:t>│     │аномалий прикуса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16. │Компрессор (если установка не               │     по расчетной     │</w:t>
      </w:r>
    </w:p>
    <w:p w:rsidR="005410FC" w:rsidRDefault="005410FC" w:rsidP="00B25B8B">
      <w:pPr>
        <w:pStyle w:val="ConsPlusNonformat"/>
        <w:jc w:val="both"/>
      </w:pPr>
      <w:r>
        <w:t>│     │укомплектована)                             │       мощности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17. │Контейнеры для хранения изготовленных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│     │аппаратов, силиконовых ложек с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│позиционированными лингвальными брекетами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18. │Корнцанги прямой, изогнутый                 │    не менее 3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19. │Коронкосниматель стоматологический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20. │Коффердам (роббердам) стоматологический </w:t>
      </w:r>
      <w:hyperlink r:id="rId270" w:history="1">
        <w:r>
          <w:rPr>
            <w:color w:val="0000FF"/>
          </w:rPr>
          <w:t>&lt;*&gt;</w:t>
        </w:r>
      </w:hyperlink>
      <w:r>
        <w:t xml:space="preserve">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21. │Лампа (облучатель) бактерицидная            │ по требованию </w:t>
      </w:r>
      <w:hyperlink r:id="rId271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│для помещений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22. │Лампа бактерицидная для помещений           │ по требованию </w:t>
      </w:r>
      <w:hyperlink r:id="rId272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 xml:space="preserve">│     │передвижная </w:t>
      </w:r>
      <w:hyperlink r:id="rId273" w:history="1">
        <w:r>
          <w:rPr>
            <w:color w:val="0000FF"/>
          </w:rPr>
          <w:t>&lt;*&gt;</w:t>
        </w:r>
      </w:hyperlink>
      <w:r>
        <w:t xml:space="preserve">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23. │Лампа стоматологическая для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│фотополимеризации (светоотверждения) при    │        врача         │</w:t>
      </w:r>
    </w:p>
    <w:p w:rsidR="005410FC" w:rsidRDefault="005410FC" w:rsidP="00B25B8B">
      <w:pPr>
        <w:pStyle w:val="ConsPlusNonformat"/>
        <w:jc w:val="both"/>
      </w:pPr>
      <w:r>
        <w:t>│     │отсутствии в МРУ и УС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24. │Ложки стоматологические оттискные           │ не менее 10 штук на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одну должность врача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25. │Материалы для временной и постоянной 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│     │фиксации ортодонтических конструкций,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│дентингерметизирующий ликвид или праймер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26. │Место рабочее (комплект оборудования) для   │   1 комплект на 2    │</w:t>
      </w:r>
    </w:p>
    <w:p w:rsidR="005410FC" w:rsidRDefault="005410FC" w:rsidP="00B25B8B">
      <w:pPr>
        <w:pStyle w:val="ConsPlusNonformat"/>
        <w:jc w:val="both"/>
      </w:pPr>
      <w:r>
        <w:t>│     │врача-стоматолога:                          │ врачебные должности  │</w:t>
      </w:r>
    </w:p>
    <w:p w:rsidR="005410FC" w:rsidRDefault="005410FC" w:rsidP="00B25B8B">
      <w:pPr>
        <w:pStyle w:val="ConsPlusNonformat"/>
        <w:jc w:val="both"/>
      </w:pPr>
      <w:r>
        <w:t>│     │Установка стоматологическая (УС),           │  при двухсменном     │</w:t>
      </w:r>
    </w:p>
    <w:p w:rsidR="005410FC" w:rsidRDefault="005410FC" w:rsidP="00B25B8B">
      <w:pPr>
        <w:pStyle w:val="ConsPlusNonformat"/>
        <w:jc w:val="both"/>
      </w:pPr>
      <w:r>
        <w:t>│     │включающая блок врача-стоматолога           │     рабочем дне      │</w:t>
      </w:r>
    </w:p>
    <w:p w:rsidR="005410FC" w:rsidRDefault="005410FC" w:rsidP="00B25B8B">
      <w:pPr>
        <w:pStyle w:val="ConsPlusNonformat"/>
        <w:jc w:val="both"/>
      </w:pPr>
      <w:r>
        <w:t>│     │(бормашина), кресло стоматологическое,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│гидроблок стоматологический, светильник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│операционный стоматологический. Данные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│части могут быть закреплены на единой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│несущей станине, либо крепиться взаимно,    │                      │</w:t>
      </w:r>
    </w:p>
    <w:p w:rsidR="005410FC" w:rsidRDefault="005410FC" w:rsidP="00B25B8B">
      <w:pPr>
        <w:pStyle w:val="ConsPlusNonformat"/>
        <w:jc w:val="both"/>
      </w:pPr>
      <w:r>
        <w:t>│     │либо раздельно к несущим конструкциям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│(стене, мебели) или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│Место рабочее универсальное       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│врача-стоматолога </w:t>
      </w:r>
      <w:hyperlink r:id="rId274" w:history="1">
        <w:r>
          <w:rPr>
            <w:color w:val="0000FF"/>
          </w:rPr>
          <w:t>&lt;*&gt;</w:t>
        </w:r>
      </w:hyperlink>
      <w:r>
        <w:t xml:space="preserve"> (МРУ), включающее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│УС, оснащенную турбиной, микромотором,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│диатермокоагулятором, ультразвуковым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│скалером, пылесосом, негатоскопом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27. │Набор медицинских зуботехнических режущих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│ротационных инструментов (диски, боры,      │         врача        │</w:t>
      </w:r>
    </w:p>
    <w:p w:rsidR="005410FC" w:rsidRDefault="005410FC" w:rsidP="00B25B8B">
      <w:pPr>
        <w:pStyle w:val="ConsPlusNonformat"/>
        <w:jc w:val="both"/>
      </w:pPr>
      <w:r>
        <w:t>│     │фрезы)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28. │Набор аппаратов, инструментов, медикаментов,│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│методических материалов и документов для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│оказания экстренной медицинской помощи при  │                      │</w:t>
      </w:r>
    </w:p>
    <w:p w:rsidR="005410FC" w:rsidRDefault="005410FC" w:rsidP="00B25B8B">
      <w:pPr>
        <w:pStyle w:val="ConsPlusNonformat"/>
        <w:jc w:val="both"/>
      </w:pPr>
      <w:r>
        <w:t>│     │состояниях, угрожающих жизни (укладка-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│аптечка для оказания экстренной помощи при  │                      │</w:t>
      </w:r>
    </w:p>
    <w:p w:rsidR="005410FC" w:rsidRDefault="005410FC" w:rsidP="00B25B8B">
      <w:pPr>
        <w:pStyle w:val="ConsPlusNonformat"/>
        <w:jc w:val="both"/>
      </w:pPr>
      <w:r>
        <w:t>│     │общесоматических осложнениях в условиях     │          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│стоматологических кабинетов)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29. │Набор (инструментов, щеток, дисков,         │ не менее 1 набора на │</w:t>
      </w:r>
    </w:p>
    <w:p w:rsidR="005410FC" w:rsidRDefault="005410FC" w:rsidP="00B25B8B">
      <w:pPr>
        <w:pStyle w:val="ConsPlusNonformat"/>
        <w:jc w:val="both"/>
      </w:pPr>
      <w:r>
        <w:t>│     │боров, головок шлифовальных, резиновых,     │ одну должность врача │</w:t>
      </w:r>
    </w:p>
    <w:p w:rsidR="005410FC" w:rsidRDefault="005410FC" w:rsidP="00B25B8B">
      <w:pPr>
        <w:pStyle w:val="ConsPlusNonformat"/>
        <w:jc w:val="both"/>
      </w:pPr>
      <w:r>
        <w:t>│     │силиконовых, штрипсов, полировочной пасты)  │                      │</w:t>
      </w:r>
    </w:p>
    <w:p w:rsidR="005410FC" w:rsidRDefault="005410FC" w:rsidP="00B25B8B">
      <w:pPr>
        <w:pStyle w:val="ConsPlusNonformat"/>
        <w:jc w:val="both"/>
      </w:pPr>
      <w:r>
        <w:t>│     │для шлифования и полирования эмали зубов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│после снятия брекетов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30. │Набор инструментов для трахеотомии          │   1 на поликлинику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31. │Набор медикаментов для индивидуальной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│профилактики парентеральных инфекций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│(аптечка "анти-СПИД")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32. │Набор реактивов для контроля (индикаторы)   │ по требованию </w:t>
      </w:r>
      <w:hyperlink r:id="rId275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│дезинфекции и стерилизации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33. │Набор щипцов ортодонтических и зажимов      │      не менее 5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наименований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34. │Наборы восков зуботехнических в ассортименте│      не менее 3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наименований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рабочее место врача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35. │Наборы инструментов для работы с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│металлическими коронками и кольцами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36. │Набор инструментов для осмотра рта          │ по требованию </w:t>
      </w:r>
      <w:hyperlink r:id="rId276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│(базовый):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лоток медицинский стоматологический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зеркало стоматологическое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зонд стоматологический угловой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пинцет зубоврачебный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экскаваторы зубные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гладилка широкая двухсторонняя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шпатель зубоврачебный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37. │Наконечник турбинный с фиброоптикой </w:t>
      </w:r>
      <w:hyperlink r:id="rId277" w:history="1">
        <w:r>
          <w:rPr>
            <w:color w:val="0000FF"/>
          </w:rPr>
          <w:t>&lt;*&gt;</w:t>
        </w:r>
      </w:hyperlink>
      <w:r>
        <w:t xml:space="preserve"> при │   2 на установку     │</w:t>
      </w:r>
    </w:p>
    <w:p w:rsidR="005410FC" w:rsidRDefault="005410FC" w:rsidP="00B25B8B">
      <w:pPr>
        <w:pStyle w:val="ConsPlusNonformat"/>
        <w:jc w:val="both"/>
      </w:pPr>
      <w:r>
        <w:t>│     │отсутствии в комплекте МРУ и УС, и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│установке с фиброоптикой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38. │Наконечники стоматологические прямой и      │   2 на установку     │</w:t>
      </w:r>
    </w:p>
    <w:p w:rsidR="005410FC" w:rsidRDefault="005410FC" w:rsidP="00B25B8B">
      <w:pPr>
        <w:pStyle w:val="ConsPlusNonformat"/>
        <w:jc w:val="both"/>
      </w:pPr>
      <w:r>
        <w:t>│     │угловой для микромотора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39. │Негатоскоп настенный                        │    1 на кабинет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40. │Ножницы в ассортименте                      │  2 наименования на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рабочее место врача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41. │Ножницы для обрезания коронок           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врача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42. │Оборудование и приспособления для работы с  │     не менее 1       │</w:t>
      </w:r>
    </w:p>
    <w:p w:rsidR="005410FC" w:rsidRDefault="005410FC" w:rsidP="00B25B8B">
      <w:pPr>
        <w:pStyle w:val="ConsPlusNonformat"/>
        <w:jc w:val="both"/>
      </w:pPr>
      <w:r>
        <w:t>│     │гипсом и оттискными материалами (ложки      │    комплекта на      │</w:t>
      </w:r>
    </w:p>
    <w:p w:rsidR="005410FC" w:rsidRDefault="005410FC" w:rsidP="00B25B8B">
      <w:pPr>
        <w:pStyle w:val="ConsPlusNonformat"/>
        <w:jc w:val="both"/>
      </w:pPr>
      <w:r>
        <w:t>│     │оттискные, чашки резиновые, шпатели)        │      кабинет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43. │Оттискные массы (слепочные                  │     не менее 2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│стоматологические материалы) разных групп   │   наименований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кабинет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44. │Очки защитные (от светового излучения) для  │    1 комплект на     │</w:t>
      </w:r>
    </w:p>
    <w:p w:rsidR="005410FC" w:rsidRDefault="005410FC" w:rsidP="00B25B8B">
      <w:pPr>
        <w:pStyle w:val="ConsPlusNonformat"/>
        <w:jc w:val="both"/>
      </w:pPr>
      <w:r>
        <w:t>│     │врача, пациента и ассистента                │ рабочее место врача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45. │Периотест </w:t>
      </w:r>
      <w:hyperlink r:id="rId278" w:history="1">
        <w:r>
          <w:rPr>
            <w:color w:val="0000FF"/>
          </w:rPr>
          <w:t>&lt;*&gt;</w:t>
        </w:r>
      </w:hyperlink>
      <w:r>
        <w:t xml:space="preserve"> (Прибор для определения       │    1 на отделение    │</w:t>
      </w:r>
    </w:p>
    <w:p w:rsidR="005410FC" w:rsidRDefault="005410FC" w:rsidP="00B25B8B">
      <w:pPr>
        <w:pStyle w:val="ConsPlusNonformat"/>
        <w:jc w:val="both"/>
      </w:pPr>
      <w:r>
        <w:t>│     │подвижности зубов, коронок и имплантатов)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46. │Прибор и средства для очистки и смазки   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│наконечников при отсутствии автоклава для   │                      │</w:t>
      </w:r>
    </w:p>
    <w:p w:rsidR="005410FC" w:rsidRDefault="005410FC" w:rsidP="00B25B8B">
      <w:pPr>
        <w:pStyle w:val="ConsPlusNonformat"/>
        <w:jc w:val="both"/>
      </w:pPr>
      <w:r>
        <w:t>│     │наконечников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47. │Прибор (установка) для утилизации шприцев и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│игл </w:t>
      </w:r>
      <w:hyperlink r:id="rId279" w:history="1">
        <w:r>
          <w:rPr>
            <w:color w:val="0000FF"/>
          </w:rPr>
          <w:t>&lt;*&gt;</w:t>
        </w:r>
      </w:hyperlink>
      <w:r>
        <w:t xml:space="preserve"> при отсутствии централизованной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│утилизации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48. │Расходные стоматологические материалы и     │   по требованию не   │</w:t>
      </w:r>
    </w:p>
    <w:p w:rsidR="005410FC" w:rsidRDefault="005410FC" w:rsidP="00B25B8B">
      <w:pPr>
        <w:pStyle w:val="ConsPlusNonformat"/>
        <w:jc w:val="both"/>
      </w:pPr>
      <w:r>
        <w:t>│     │медикаментозные средства:                   │      менее двух      │</w:t>
      </w:r>
    </w:p>
    <w:p w:rsidR="005410FC" w:rsidRDefault="005410FC" w:rsidP="00B25B8B">
      <w:pPr>
        <w:pStyle w:val="ConsPlusNonformat"/>
        <w:jc w:val="both"/>
      </w:pPr>
      <w:r>
        <w:t>│     │- лечебные                                  │    наименований      │</w:t>
      </w:r>
    </w:p>
    <w:p w:rsidR="005410FC" w:rsidRDefault="005410FC" w:rsidP="00B25B8B">
      <w:pPr>
        <w:pStyle w:val="ConsPlusNonformat"/>
        <w:jc w:val="both"/>
      </w:pPr>
      <w:r>
        <w:t>│     │- пломбировочные                            │     каждого вида     │</w:t>
      </w:r>
    </w:p>
    <w:p w:rsidR="005410FC" w:rsidRDefault="005410FC" w:rsidP="00B25B8B">
      <w:pPr>
        <w:pStyle w:val="ConsPlusNonformat"/>
        <w:jc w:val="both"/>
      </w:pPr>
      <w:r>
        <w:t>│     │- прокладочные материалы                    │      расходного      │</w:t>
      </w:r>
    </w:p>
    <w:p w:rsidR="005410FC" w:rsidRDefault="005410FC" w:rsidP="00B25B8B">
      <w:pPr>
        <w:pStyle w:val="ConsPlusNonformat"/>
        <w:jc w:val="both"/>
      </w:pPr>
      <w:r>
        <w:t>│     │- адгезивные материалы                      │     материала на     │</w:t>
      </w:r>
    </w:p>
    <w:p w:rsidR="005410FC" w:rsidRDefault="005410FC" w:rsidP="00B25B8B">
      <w:pPr>
        <w:pStyle w:val="ConsPlusNonformat"/>
        <w:jc w:val="both"/>
      </w:pPr>
      <w:r>
        <w:t>│     │- материалы для герметизации дентина        │       кабинет        │</w:t>
      </w:r>
    </w:p>
    <w:p w:rsidR="005410FC" w:rsidRDefault="005410FC" w:rsidP="00B25B8B">
      <w:pPr>
        <w:pStyle w:val="ConsPlusNonformat"/>
        <w:jc w:val="both"/>
      </w:pPr>
      <w:r>
        <w:t>│     │- материалы для временного пломбирования и  │                      │</w:t>
      </w:r>
    </w:p>
    <w:p w:rsidR="005410FC" w:rsidRDefault="005410FC" w:rsidP="00B25B8B">
      <w:pPr>
        <w:pStyle w:val="ConsPlusNonformat"/>
        <w:jc w:val="both"/>
      </w:pPr>
      <w:r>
        <w:t>│     │  временной фиксации несъемных протезов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ортодонтические клеи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анестетики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антисептические препараты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лечения гиперчувствительности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49. │Ретракторы губные стоматологические  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50. │Система индивидуального кондиционирования и │   в соответствии с   │</w:t>
      </w:r>
    </w:p>
    <w:p w:rsidR="005410FC" w:rsidRDefault="005410FC" w:rsidP="00B25B8B">
      <w:pPr>
        <w:pStyle w:val="ConsPlusNonformat"/>
        <w:jc w:val="both"/>
      </w:pPr>
      <w:r>
        <w:t>│     │увлажнения воздуха в лечебных помещениях    │       СанПиН      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280" w:history="1">
        <w:r>
          <w:rPr>
            <w:color w:val="0000FF"/>
          </w:rPr>
          <w:t>&lt;**&gt;</w:t>
        </w:r>
      </w:hyperlink>
      <w:r>
        <w:t xml:space="preserve">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51. │Средства и емкости-контейнеры для           │ по требованию </w:t>
      </w:r>
      <w:hyperlink r:id="rId281" w:history="1">
        <w:r>
          <w:rPr>
            <w:color w:val="0000FF"/>
          </w:rPr>
          <w:t>&lt;***&gt;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│дезинфекции инструментов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52. │Стекла для замешивания материалов    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53. │Стерилизатор стоматологический для мелкого  │  1 на рабочее место  │</w:t>
      </w:r>
    </w:p>
    <w:p w:rsidR="005410FC" w:rsidRDefault="005410FC" w:rsidP="00B25B8B">
      <w:pPr>
        <w:pStyle w:val="ConsPlusNonformat"/>
        <w:jc w:val="both"/>
      </w:pPr>
      <w:r>
        <w:t xml:space="preserve">│     │инструментария гласперленовый </w:t>
      </w:r>
      <w:hyperlink r:id="rId282" w:history="1">
        <w:r>
          <w:rPr>
            <w:color w:val="0000FF"/>
          </w:rPr>
          <w:t>&lt;*&gt;</w:t>
        </w:r>
      </w:hyperlink>
      <w:r>
        <w:t xml:space="preserve">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54. │Стерилизатор суховоздушный при отсутствии   │     1 на кабинет     │</w:t>
      </w:r>
    </w:p>
    <w:p w:rsidR="005410FC" w:rsidRDefault="005410FC" w:rsidP="00B25B8B">
      <w:pPr>
        <w:pStyle w:val="ConsPlusNonformat"/>
        <w:jc w:val="both"/>
      </w:pPr>
      <w:r>
        <w:t>│     │центральной стерилизационной и автоклава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55. │Стол письменный для врача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56. │Стол гипсовочный стоматологический с        │  1 на кабинет </w:t>
      </w:r>
      <w:hyperlink r:id="rId283" w:history="1">
        <w:r>
          <w:rPr>
            <w:color w:val="0000FF"/>
          </w:rPr>
          <w:t>&lt;*&gt;</w:t>
        </w:r>
      </w:hyperlink>
      <w:r>
        <w:t>,   │</w:t>
      </w:r>
    </w:p>
    <w:p w:rsidR="005410FC" w:rsidRDefault="005410FC" w:rsidP="00B25B8B">
      <w:pPr>
        <w:pStyle w:val="ConsPlusNonformat"/>
        <w:jc w:val="both"/>
      </w:pPr>
      <w:r>
        <w:t>│     │рабочей поверхностью из нержавеющей стали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│или пластика с отверстием для               │      отделение       │</w:t>
      </w:r>
    </w:p>
    <w:p w:rsidR="005410FC" w:rsidRDefault="005410FC" w:rsidP="00B25B8B">
      <w:pPr>
        <w:pStyle w:val="ConsPlusNonformat"/>
        <w:jc w:val="both"/>
      </w:pPr>
      <w:r>
        <w:t>│     │удаления отходов гипса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57. │Столик стоматологический 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58. │Стул для ассистента врача при отсутствии в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ассистента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59. │Стул для врача-стоматолога при отсутствии в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│комплекте МРУ и УС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60. │Стул для медсестры                          │  1 на рабочее место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медсестры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61. │Цифровой фотоаппарат </w:t>
      </w:r>
      <w:hyperlink r:id="rId284" w:history="1">
        <w:r>
          <w:rPr>
            <w:color w:val="0000FF"/>
          </w:rPr>
          <w:t>&lt;*&gt;</w:t>
        </w:r>
      </w:hyperlink>
      <w:r>
        <w:t xml:space="preserve">                    │  1 на кабинет </w:t>
      </w:r>
      <w:hyperlink r:id="rId285" w:history="1">
        <w:r>
          <w:rPr>
            <w:color w:val="0000FF"/>
          </w:rPr>
          <w:t>&lt;*&gt;</w:t>
        </w:r>
      </w:hyperlink>
      <w:r>
        <w:t>,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отделение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62. │Шкаф медицинский для хранения расходных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│материалов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63. │Шкаф медицинский для медикаментов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64. │Шкаф для медицинской одежды и белья  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65. │Шкаф медицинский для хранения          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│     │диагностических моделей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66. │Щитки защитные (от механического повреждения│не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│глаз) для врача и ассистента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67. │Наборы диагностические для проведения тестов│не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│на выявление новообразований (скрининг)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│и контроля за лечением новообразований </w:t>
      </w:r>
      <w:hyperlink r:id="rId286" w:history="1">
        <w:r>
          <w:rPr>
            <w:color w:val="0000FF"/>
          </w:rPr>
          <w:t>&lt;*&gt;</w:t>
        </w:r>
      </w:hyperlink>
      <w:r>
        <w:t xml:space="preserve">  │                      │</w:t>
      </w:r>
    </w:p>
    <w:p w:rsidR="005410FC" w:rsidRDefault="005410FC" w:rsidP="00B25B8B">
      <w:pPr>
        <w:pStyle w:val="ConsPlusNonformat"/>
        <w:jc w:val="both"/>
      </w:pPr>
      <w:r>
        <w:t>└─────┴────────────────────────────────────────────┴──────────────────────┘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7. Стандарт оснащения рентгенологического отделения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(кабинета) в медицинских организациях, оказывающих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амбулаторную медицинскую помощь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740"/>
        <w:gridCol w:w="6075"/>
        <w:gridCol w:w="3105"/>
      </w:tblGrid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рентгенодиагностический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дентальный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Кресло стоматологическое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дентальный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аппарат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Компьютерный томограф &lt;*&gt;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</w:p>
        </w:tc>
      </w:tr>
      <w:tr w:rsidR="005410FC">
        <w:trPr>
          <w:cantSplit/>
          <w:trHeight w:val="10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пациентов,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помещений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помещений передвижная &lt;*&gt;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Машина проявочная для стоматологических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пленок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настенный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Ортопантомограф с телерентгенографической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приставкой &lt;*&gt;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стоматологический в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(кабинет)       </w:t>
            </w:r>
          </w:p>
        </w:tc>
      </w:tr>
      <w:tr w:rsidR="005410FC">
        <w:trPr>
          <w:cantSplit/>
          <w:trHeight w:val="48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увлажнения воздуха в лечебных помещениях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&lt;**&gt; 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при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рентгенологических исследованиях (комплект)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емкости-контейнеры для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инструментов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рентгенолаборанта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медицинский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место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хранения химических реактивов 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36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сушильный для рентгеновских пленок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отделение (кабинет)  </w:t>
            </w:r>
          </w:p>
        </w:tc>
      </w:tr>
      <w:tr w:rsidR="005410FC">
        <w:trPr>
          <w:cantSplit/>
          <w:trHeight w:val="240"/>
        </w:trPr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0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jc w:val="both"/>
        <w:outlineLvl w:val="2"/>
      </w:pPr>
    </w:p>
    <w:p w:rsidR="005410FC" w:rsidRDefault="005410FC" w:rsidP="00B25B8B">
      <w:pPr>
        <w:pStyle w:val="ConsPlusNonformat"/>
        <w:ind w:firstLine="540"/>
        <w:jc w:val="both"/>
        <w:outlineLvl w:val="2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  <w:r>
        <w:t>&lt;*&gt; Позиции являются обязательными для оснащения только при использовании (заявлении) технологии, предусматривающей применение данных приборов, инструментов, медикаментов.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  <w:r>
        <w:t>&lt;**&gt; Оснащаются кабинеты и помещения, в которых нет возможности обеспечить санитарно-гигиенические требования имеющимися стационарными системами вентиляции и кондиционирования.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  <w:r>
        <w:t>&lt;***&gt; В соответствии с санитарно-эпидемиологическими правилами и нормами.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13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СТАНДАРТ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ОСНАЩЕНИЯ СТОМАТОЛОГИЧЕСКОГО КАБИНЕТА В ОБРАЗОВАТЕЛЬНЫХ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УЧРЕЖДЕНИЯХ СРЕДНЕГО, ВЫСШЕГО И ПОСЛЕВУЗОВСКОГО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ПРОФЕССИОНАЛЬНОГО ОБРАЗОВАНИЯ, ПРИЗЫВНЫХ ПУНКТАХ,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НА ПРЕДПРИЯТИЯХ И В ОРГАНИЗАЦИЯХ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5"/>
        <w:gridCol w:w="6210"/>
        <w:gridCol w:w="3105"/>
      </w:tblGrid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(стерилизатор паровой), при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Аквадистиллятор (медицинский), при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центральной стерилизационной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(стерилизатор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паровой настольный) &lt;*&gt;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Амальгаммосмеситель &lt;*&gt;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диагностики кариеса фиссур &lt;*&gt;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7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воздушно-абразивный для снятия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отложений при отсутствии в Место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универсальное врача-стоматолога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(далее - МРУ) и Установка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стоматологическая (далее - УС)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диагностики жизнеспособности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пульпы (электроодонтометр)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снятия зубных отложений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(скейлер) при отсутствии 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Биксы (коробка стерилизационная для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хранения стерильных инструментов и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материала)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Диатермокоагулятор стоматологический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Дополнительные аксессуары (ретракционные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нити и кольца, матричные системы, клинья,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материалы для регистрации окклюзии)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одного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каждой позиции на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Зажим кровоостанавливающий в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наименований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         </w:t>
            </w:r>
          </w:p>
        </w:tc>
      </w:tr>
      <w:tr w:rsidR="005410FC">
        <w:trPr>
          <w:cantSplit/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пациентов,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слепочные ложки,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 </w:t>
            </w:r>
          </w:p>
        </w:tc>
      </w:tr>
      <w:tr w:rsidR="005410FC">
        <w:trPr>
          <w:cantSplit/>
          <w:trHeight w:val="10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стоматологические (мелкие):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боры, 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финиры,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головки фасонные,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диски сепарационные и круги,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фрезы,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корневые инструменты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стоматологический, для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карпульной анестезии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на рабочее 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стоматологический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универсальный, дозирующий, для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карпульной анестезии &lt;*&gt;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(при отсутствии системы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пакетирования)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Компрессор стоматологический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(безмасляный), при отсутствии в МРУ и УС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расчетной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мощности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Корцанг прямой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передвижная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стоматологическая для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фотополимеризации (светоотверждения)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в МРУ и УС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Ложки хирургические (костные), разных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размеров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Лупа бинокулярная &lt;*&gt;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 </w:t>
            </w:r>
          </w:p>
        </w:tc>
      </w:tr>
      <w:tr w:rsidR="005410FC">
        <w:trPr>
          <w:cantSplit/>
          <w:trHeight w:val="20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Место рабочее (комплект оборудования)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врача-стоматолога: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Установка стоматологическая (УС),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включающая блок врача-стоматолога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(бормашина), кресло стоматологическое,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гидроблок стоматологический, светильник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операционный стоматологический. Данные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части могут быть закреплены на единой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несущей станине, либо крепиться взаимно,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либо раздельно к несущим конструкциям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(стене, мебели) или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рабочее универсальное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врача-стоматолога &lt;*&gt; (МРУ), включающее УС,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оснащенную турбиной, микромотором,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диатермокоагулятором, ультразвуковым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скалером, пылесосом, негатоскопом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на две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врачебные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должности при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двухсменном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рабочем дне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Микромотор стоматологический с оптикой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или без оптики (при отсутствии в комплекте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УС)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</w:tr>
      <w:tr w:rsidR="005410FC">
        <w:trPr>
          <w:cantSplit/>
          <w:trHeight w:val="10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аппаратов, инструментов,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медикаментов, методических материалов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документов для оказания экстренной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помощи при состояниях,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угрожающих жизни (укладка-аптечка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оказания экстренной помощи при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общесоматических осложнениях в условиях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стоматологических кабинетов)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(инструменты, щетки, диски, пасты)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шлифования и полирования пломб 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зубных протезов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одну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  </w:t>
            </w:r>
          </w:p>
        </w:tc>
      </w:tr>
      <w:tr w:rsidR="005410FC">
        <w:trPr>
          <w:cantSplit/>
          <w:trHeight w:val="13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осмотра рта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(базовый):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лоток медицинский стоматологический,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зеркало стоматологическое,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зонд стоматологический угловой,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пинцет зубоврачебный,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зубные,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 широкая двухсторонняя,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гладилка-штопфер,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шпатель зубоврачебный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</w:t>
            </w:r>
          </w:p>
        </w:tc>
      </w:tr>
      <w:tr w:rsidR="005410FC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в ассортименте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снятия зубных отложений: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экскаваторы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крючки для снятия зубного камня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на рабочее место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 для трахеотомии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инструментов, игл и шовного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видов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контроля (индикаторы) дезинфекции 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стерилизации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прямой для микромотора при отсутствии в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механический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без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фиброоптики при отсутствии в комплекте МРУ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УС и установке без фиброоптики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турбинный с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фиброоптикой &lt;*&gt; при отсутствии в комплекте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и установке с фиброоптикой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рабочее место врача  </w:t>
            </w:r>
          </w:p>
        </w:tc>
      </w:tr>
      <w:tr w:rsidR="005410FC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эндодонтический &lt;*&gt; понижающий механический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 при отсутствии в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Наконечник стоматологический редукторный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&lt;*&gt; с фиброоптикой повышающий механический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угловой для микромотора, под турбинный бор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в комплекте МРУ и УС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одну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должность врача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при отсутствии в комплекте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Ножницы в ассортименте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пыли (стоматологический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пылесос) при отсутствии в комплекте МРУ 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УС    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Отсасыватель слюны (стоматологический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слюноотсос) при отсутствии в комплекте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МРУ и УС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Очиститель ультразвуковой (устройство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ультразвуковой очистки и дезинфекции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и изделий)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Очки защитные (от светового излучения) для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врача, пациента и ассистента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комплект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Пинцеты анатомические разных размеров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и средства для очистки и смазки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при отсутствии автоклава для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наконечников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 (установка) для утилизации шприцев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игл &lt;*&gt; при отсутствии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централизованной утилизации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Программное обеспечение диагностического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процесса, видеоархива и ведения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компьютерной истории болезни, программа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учета &lt;*&gt;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Радиовизиограф или рентген дентальный, при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рентген-кабинета или договора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лучевую диагностику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Распаторы стоматологические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           </w:t>
            </w:r>
          </w:p>
        </w:tc>
      </w:tr>
      <w:tr w:rsidR="005410FC">
        <w:trPr>
          <w:cantSplit/>
          <w:trHeight w:val="19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Расходные стоматологические материалы 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медикаментозные средства: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лечебные,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пломбировочные,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прокладочные материалы,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адгезивные материалы,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герметизации дентина,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материалы для временного пломбирования,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временной фиксации несъемных протезов,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постоянной фиксации несъемной техники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протезов,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лечения гиперчувствительности,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для фторпрофилактики,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анестетики,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антисептические препараты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видов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каждого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наименования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расходного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стоматологический при отсутствии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комплекте МРУ и УС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индивидуального кондиционирования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увлажнения воздуха в лечебных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помещениях &lt;**&gt;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Скальпели (держатели) и одноразовые лезвия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ассортименте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индивидуальной защиты от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ионизирующего излучения при наличии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источника излучения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 емкости-контейнеры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инструментов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стоматологический для мелкого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инструментария гласперленовый &lt;*&gt;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Стерилизатор суховоздушный при отсутствии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центральной стерилизационной и автоклава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стоматологический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ассистента врача при отсутствии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комплекте МРУ и УС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врача-стоматолога при отсутствии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комплекте МРУ и УС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хранения расходных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материалов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для медикаментов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и белья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для удаления зубов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корней зубов на верхней и нижней челюстях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24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Щипцы стоматологические крампонные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Щитки защитные (от механического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повреждения глаз) для врача и ассистента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Элеваторы стоматологические для удаления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корней зубов на верхней и нижней челюстях 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ассортименте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10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Наборы диагностические для проведения тестов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выявление новообразований (скрининг) 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контроля за лечением новообразований &lt;*&gt;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кабинет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73.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депофореза &lt;*&gt;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кабинет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pStyle w:val="ConsPlusNonformat"/>
        <w:ind w:firstLine="540"/>
        <w:jc w:val="both"/>
        <w:outlineLvl w:val="1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&lt;*&gt; Позиции являются обязательными для оснащения только при использовании (заявлении) технологии, предусматривающей применение данных приборов, инструментов, медикаментов.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&lt;**&gt; Оснащаются кабинеты и помещения, в которых нет возможности обеспечить санитарно-гигиенические требования имеющимися стационарными системами вентиляции и кондиционирования.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  <w:r>
        <w:t>&lt;***&gt; В соответствии с санитарно-эпидемиологическими правилами и нормативами.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Приложение N 14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к Порядку оказания медицинской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помощи взрослому населению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при стоматологических заболеваниях,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утвержденному приказом Министерства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здравоохранения и социального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развития Российской Федерации</w:t>
      </w:r>
    </w:p>
    <w:p w:rsidR="005410FC" w:rsidRDefault="005410FC" w:rsidP="00B25B8B">
      <w:pPr>
        <w:autoSpaceDE w:val="0"/>
        <w:autoSpaceDN w:val="0"/>
        <w:adjustRightInd w:val="0"/>
        <w:jc w:val="right"/>
        <w:outlineLvl w:val="1"/>
      </w:pPr>
      <w:r>
        <w:t>от 7 декабря 2011 г. N 1496н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СТАНДАРТ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ОСНАЩЕНИЯ ХИРУРГИЧЕСКОГО ЧЕЛЮСТНО-ЛИЦЕВОГО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  <w:r>
        <w:t>И СТОМАТОЛОГИЧЕСКОГО ОТДЕЛЕНИЯ СТАЦИОНАРА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1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1. Стандарт оснащения хирургического челюстно-лицевого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и стоматологического отделения стационара с перевязочной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5"/>
        <w:gridCol w:w="6210"/>
        <w:gridCol w:w="3105"/>
      </w:tblGrid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оснащения (оборудования)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для измерения артериального давления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числу палат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Аспиратор (отсасыватель) хирургический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192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нагрудные салфетки 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пациентов,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Кровать функциональная медицинская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больничная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числу койко-мест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Камеры для хранения стерильных инструментов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отсутствии системы пакетирования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процедурную и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1 на перевязочную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(емкость) для предстерилизационной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очистки, дезинфекции и стерилизации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медицинских инструментов и изделий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Коробка стерилизационная (бикс) для хранения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стерильных инструментов и материала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Кушетка медицинская смотровая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процедурную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помещений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(облучатель) бактерицидная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помещений передвижная &lt;**&gt;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Матрацы противопролежневые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 </w:t>
            </w:r>
          </w:p>
        </w:tc>
      </w:tr>
      <w:tr w:rsidR="005410FC">
        <w:trPr>
          <w:cantSplit/>
          <w:trHeight w:val="9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количеству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кабинетов,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предназначенных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осуществления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инвазивных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медицинских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вмешательств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(индикаторы)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дезинфекции и стерилизации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хирургический малый для челюстно-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лицевой хирургии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настенный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Приборы для утилизации шприцев и игл (при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отсутствии централизованной утилизации)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Светильник бестеневой медицинский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передвижной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перевязочную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палатной сигнализации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разводки медицинских газов, сжатого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воздуха и вакуума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отделение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Стетофонендоскоп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числу врачей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инструментальный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перевязочную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манипуляционный с принадлежностями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на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процедурную и 1 на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перевязочную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(тумба) прикроватный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числу койко-мест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перевязочный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числу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перевязочных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письменный для врача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на рабочее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место врача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для пациента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числу койко-мест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Термометр медицинский (ртутный или цифровой)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(устройство) для обработки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рук хирурга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Холодильник для хранения медикаментов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медицинской одежды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Штатив для инфузионных растворов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2. Стандарт оснащения операционной хирургического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челюстно-лицевого и стоматологического отделения стационара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tbl>
      <w:tblPr>
        <w:tblW w:w="0" w:type="auto"/>
        <w:tblInd w:w="2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605"/>
        <w:gridCol w:w="6210"/>
        <w:gridCol w:w="3105"/>
      </w:tblGrid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N 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оснащения (оборудования)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Количество, шт.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Автоклав для наконечников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(стерилизатор паровой настольный) &lt;*&gt;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Аппарат наркозно-дыхательный (для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ингаляционного наркоза)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Аспиратор хирургический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Дефибриллятор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Инструменты и наборы для проведения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комбинированной анестезии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Инъектор автоматический для внутривенных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вливаний &lt;*&gt;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18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Изделия одноразового применения: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шприцы и иглы для инъекций,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скальпели в ассортименте,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маски,  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перчатки смотровые, диагностические,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хирургические,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бумажные простыни для пациентов,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полотенца для рук в контейнере,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салфетки гигиенические,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медицинское белье для медицинского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персонала,    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перевязочные средства,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слюноотсосы,      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стаканы пластиковые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Катетер для анестезиологии и реанимации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однократного применения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мебели для операционной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60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Комплект термоматрац для операционного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стола &lt;*&gt; (матрац согревающий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хирургического и реанимационного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назначения)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Контейнеры (биксы) для стерильных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хирургических инструментов и материала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Контейнер (емкость) для предстерилизационной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очистки, дезинфекции и стерилизации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медицинских изделий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Лампа бактерицидная передвижная &lt;*&gt;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Мобильный рентгеновский аппарат с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электронно-оптическим приемником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(радиовизиограф или иное)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Монитор операционный       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многопараметрический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интубационный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хирургических инструментов большой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реактивов для контроля дезинфекции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 стерилизации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для эпидуральной анестезии одноразовый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Негатоскоп настенный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Облучатель ультрафиолетовый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бактерицидный (для помещений)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требованию &lt;**&gt;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инструментальный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Столик операционной сестры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Стол с выдвижными ящиками для расходного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материала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Стойка для дозаторов и инфузоматов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3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Стул без спинки вращающийся с моющимся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покрытием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разводки медицинских газов, сжатого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воздуха и вакуума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для реинфузии крови    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с принадлежностями &lt;*&gt;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для аутогемотрансфузии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Набор медикаментов для индивидуальной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профилактики парентеральных инфекций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(аптечка "анти-СПИД")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31.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Укладка для оказания экстренной     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медицинской помощи при анафилактическом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шоке   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32.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Ультразвуковой сканер с датчиками для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интраоперационной диагностики &lt;*&gt;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33.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Установка (устройство) для обработки рук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хирурга 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34.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Холодильник для хранения медикаментов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35.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комплектов операционного белья и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инструментов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     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36.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для медикаментов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37.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Шкаф медицинский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1      </w:t>
            </w:r>
          </w:p>
        </w:tc>
      </w:tr>
      <w:tr w:rsidR="005410FC">
        <w:trPr>
          <w:cantSplit/>
          <w:trHeight w:val="36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38.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Штатив (стойка) для длительных инфузионных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вливаний             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менее 2      </w:t>
            </w:r>
          </w:p>
        </w:tc>
      </w:tr>
      <w:tr w:rsidR="005410FC">
        <w:trPr>
          <w:cantSplit/>
          <w:trHeight w:val="24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39.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Электрокоагулятор (коагулятор) хирургический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  <w:tr w:rsidR="005410FC">
        <w:trPr>
          <w:cantSplit/>
          <w:trHeight w:val="480"/>
        </w:trPr>
        <w:tc>
          <w:tcPr>
            <w:tcW w:w="67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40. </w:t>
            </w:r>
          </w:p>
        </w:tc>
        <w:tc>
          <w:tcPr>
            <w:tcW w:w="62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Эндоскопическая консоль или стойка с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оборудованием и принадлежностями для        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эндовидеохирургии &lt;*&gt;                        </w:t>
            </w:r>
          </w:p>
        </w:tc>
        <w:tc>
          <w:tcPr>
            <w:tcW w:w="31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410FC" w:rsidRDefault="005410FC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           </w:t>
            </w:r>
          </w:p>
        </w:tc>
      </w:tr>
    </w:tbl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3. Стандарт оснащения стоматологического кабинета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хирургического челюстно-лицевого и стоматологического</w:t>
      </w:r>
    </w:p>
    <w:p w:rsidR="005410FC" w:rsidRDefault="005410FC" w:rsidP="00B25B8B">
      <w:pPr>
        <w:autoSpaceDE w:val="0"/>
        <w:autoSpaceDN w:val="0"/>
        <w:adjustRightInd w:val="0"/>
        <w:jc w:val="center"/>
        <w:outlineLvl w:val="2"/>
      </w:pPr>
      <w:r>
        <w:t>отделения стационара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pStyle w:val="ConsPlusNonformat"/>
        <w:jc w:val="both"/>
      </w:pPr>
      <w:r>
        <w:t>┌─────┬────────────────────────────────────────────┬──────────────────────┐</w:t>
      </w:r>
    </w:p>
    <w:p w:rsidR="005410FC" w:rsidRDefault="005410FC" w:rsidP="00B25B8B">
      <w:pPr>
        <w:pStyle w:val="ConsPlusNonformat"/>
        <w:jc w:val="both"/>
      </w:pPr>
      <w:r>
        <w:t>│  N  │   Наименование оснащения (оборудования)    │   Количество, шт.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1.  │Автоклав (стерилизатор паровой), при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отделение (кабинет)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2.  │Аквадистиллятор (медицинский), при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│отсутствии центральной стерилизационной     │ отделение (кабинет)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3.  │Автоклав для наконечников (стерилизатор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│паровой настольный) </w:t>
      </w:r>
      <w:hyperlink r:id="rId287" w:history="1">
        <w:r>
          <w:rPr>
            <w:color w:val="0000FF"/>
          </w:rPr>
          <w:t>&lt;*&gt;</w:t>
        </w:r>
      </w:hyperlink>
      <w:r>
        <w:t xml:space="preserve">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4.  │Амальгаммосмеситель </w:t>
      </w:r>
      <w:hyperlink r:id="rId288" w:history="1">
        <w:r>
          <w:rPr>
            <w:color w:val="0000FF"/>
          </w:rPr>
          <w:t>&lt;*&gt;</w:t>
        </w:r>
      </w:hyperlink>
      <w:r>
        <w:t xml:space="preserve">          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с учетом требований  │</w:t>
      </w:r>
    </w:p>
    <w:p w:rsidR="005410FC" w:rsidRDefault="005410FC" w:rsidP="00B25B8B">
      <w:pPr>
        <w:pStyle w:val="ConsPlusNonformat"/>
        <w:jc w:val="both"/>
      </w:pPr>
      <w:r>
        <w:t xml:space="preserve">│     │                                            │     СанПиН </w:t>
      </w:r>
      <w:hyperlink r:id="rId289" w:history="1">
        <w:r>
          <w:rPr>
            <w:color w:val="0000FF"/>
          </w:rPr>
          <w:t>&lt;**&gt;</w:t>
        </w:r>
      </w:hyperlink>
      <w:r>
        <w:t xml:space="preserve">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5.  │Аппарат воздушно-абразивный для снятия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│зубных отложений при отсутствии в Место     │     место врача      │</w:t>
      </w:r>
    </w:p>
    <w:p w:rsidR="005410FC" w:rsidRDefault="005410FC" w:rsidP="00B25B8B">
      <w:pPr>
        <w:pStyle w:val="ConsPlusNonformat"/>
        <w:jc w:val="both"/>
      </w:pPr>
      <w:r>
        <w:t>│     │рабочее универсальное врача-стоматолога     │                      │</w:t>
      </w:r>
    </w:p>
    <w:p w:rsidR="005410FC" w:rsidRDefault="005410FC" w:rsidP="00B25B8B">
      <w:pPr>
        <w:pStyle w:val="ConsPlusNonformat"/>
        <w:jc w:val="both"/>
      </w:pPr>
      <w:r>
        <w:t>│     │(далее - МРУ) и Установка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│стоматологическая (далее - УС)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6.  │Аппарат для дезинфекции оттисков,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│стоматологических изделий и инструментов    │                   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290" w:history="1">
        <w:r>
          <w:rPr>
            <w:color w:val="0000FF"/>
          </w:rPr>
          <w:t>&lt;*&gt;</w:t>
        </w:r>
      </w:hyperlink>
      <w:r>
        <w:t xml:space="preserve">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7.  │Аппарат для диагностики жизнеспособности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│пульпы (электроодонтометр)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8.  │Аппарат для изготовления индивидуальных     │    не менее 1 на     │</w:t>
      </w:r>
    </w:p>
    <w:p w:rsidR="005410FC" w:rsidRDefault="005410FC" w:rsidP="00B25B8B">
      <w:pPr>
        <w:pStyle w:val="ConsPlusNonformat"/>
        <w:jc w:val="both"/>
      </w:pPr>
      <w:r>
        <w:t xml:space="preserve">│     │капп </w:t>
      </w:r>
      <w:hyperlink r:id="rId291" w:history="1">
        <w:r>
          <w:rPr>
            <w:color w:val="0000FF"/>
          </w:rPr>
          <w:t>&lt;*&gt;</w:t>
        </w:r>
      </w:hyperlink>
      <w:r>
        <w:t xml:space="preserve">                                    │ отделение (кабинет)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9.  │Аппарат для определения глубины корневого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│канала (апекслокатор)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10. │Аппарат для фонофореза (лекарственного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│электрофореза) </w:t>
      </w:r>
      <w:hyperlink r:id="rId292" w:history="1">
        <w:r>
          <w:rPr>
            <w:color w:val="0000FF"/>
          </w:rPr>
          <w:t>&lt;*&gt;</w:t>
        </w:r>
      </w:hyperlink>
      <w:r>
        <w:t xml:space="preserve"> при отсутствии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│физиотерапевтического кабинета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11. │Аппарат для снятия зубных отложений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│ультразвуковой (скейлер) при отсутствии     │     место врача      │</w:t>
      </w:r>
    </w:p>
    <w:p w:rsidR="005410FC" w:rsidRDefault="005410FC" w:rsidP="00B25B8B">
      <w:pPr>
        <w:pStyle w:val="ConsPlusNonformat"/>
        <w:jc w:val="both"/>
      </w:pPr>
      <w:r>
        <w:t>│     │в МРУ и УС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12. │Артикулятор (стоматологический) с лицевой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│дугой </w:t>
      </w:r>
      <w:hyperlink r:id="rId293" w:history="1">
        <w:r>
          <w:rPr>
            <w:color w:val="0000FF"/>
          </w:rPr>
          <w:t>&lt;*&gt;</w:t>
        </w:r>
      </w:hyperlink>
      <w:r>
        <w:t xml:space="preserve">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13. │Аспиратор (отсасыватель) хирургический, при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│отсутствии в МРУ и УС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14. │Биксы (коробка стерилизационная для         │ по потребности </w:t>
      </w:r>
      <w:hyperlink r:id="rId294" w:history="1">
        <w:r>
          <w:rPr>
            <w:color w:val="0000FF"/>
          </w:rPr>
          <w:t>&lt;**&gt;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│хранения стерильных инструментов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 материала)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15. │Бормашина зуботехническая </w:t>
      </w:r>
      <w:hyperlink r:id="rId295" w:history="1">
        <w:r>
          <w:rPr>
            <w:color w:val="0000FF"/>
          </w:rPr>
          <w:t>&lt;*&gt;</w:t>
        </w:r>
      </w:hyperlink>
      <w:r>
        <w:t xml:space="preserve">    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16. │Бормашина стоматологическая портативная </w:t>
      </w:r>
      <w:hyperlink r:id="rId296" w:history="1">
        <w:r>
          <w:rPr>
            <w:color w:val="0000FF"/>
          </w:rPr>
          <w:t>&lt;*&gt;</w:t>
        </w:r>
      </w:hyperlink>
      <w:r>
        <w:t xml:space="preserve">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отделение (кабинет)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17. │Вибростол (стоматологический,    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│зуботехнический) </w:t>
      </w:r>
      <w:hyperlink r:id="rId297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18. │Гипсоотстойники (грязеуловитель)            │не менее 1 на каждую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раковину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19. │Горелка стоматологическая (спиртовая,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│газовая, пьезо)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20. │Диатермокоагулятор стоматологический при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│отсутствии в МРУ и УС               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21. │Дополнительные аксессуары (ретракционные    │     не менее 1       │</w:t>
      </w:r>
    </w:p>
    <w:p w:rsidR="005410FC" w:rsidRDefault="005410FC" w:rsidP="00B25B8B">
      <w:pPr>
        <w:pStyle w:val="ConsPlusNonformat"/>
        <w:jc w:val="both"/>
      </w:pPr>
      <w:r>
        <w:t>│     │нити и кольца, матричные системы, клинья,   │ наименования каждой  │</w:t>
      </w:r>
    </w:p>
    <w:p w:rsidR="005410FC" w:rsidRDefault="005410FC" w:rsidP="00B25B8B">
      <w:pPr>
        <w:pStyle w:val="ConsPlusNonformat"/>
        <w:jc w:val="both"/>
      </w:pPr>
      <w:r>
        <w:t>│     │материалы для регистрации окклюзии)         │  позиции на кабинет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22. │Зажим кровоостанавливающий в ассортименте   │      не менее 5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наименований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на кабинет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23. │Зонды глазные в ассортименте, для           │      не менее 3      │</w:t>
      </w:r>
    </w:p>
    <w:p w:rsidR="005410FC" w:rsidRDefault="005410FC" w:rsidP="00B25B8B">
      <w:pPr>
        <w:pStyle w:val="ConsPlusNonformat"/>
        <w:jc w:val="both"/>
      </w:pPr>
      <w:r>
        <w:t>│     │зондирования протока слюнных желез          │     наименований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на кабинет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24. │Инструменты стоматологические (мелкие):     │    по требованию     │</w:t>
      </w:r>
    </w:p>
    <w:p w:rsidR="005410FC" w:rsidRDefault="005410FC" w:rsidP="00B25B8B">
      <w:pPr>
        <w:pStyle w:val="ConsPlusNonformat"/>
        <w:jc w:val="both"/>
      </w:pPr>
      <w:r>
        <w:t>│     │- боры,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полиры,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финиры,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головки фасонные,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диски сепарационные и круги,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фрезы,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корневые инструменты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25. │Инкубатор для проведения          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│микробиологических тестов (CO2 инкубатор    │      отделение       │</w:t>
      </w:r>
    </w:p>
    <w:p w:rsidR="005410FC" w:rsidRDefault="005410FC" w:rsidP="00B25B8B">
      <w:pPr>
        <w:pStyle w:val="ConsPlusNonformat"/>
        <w:jc w:val="both"/>
      </w:pPr>
      <w:r>
        <w:t xml:space="preserve">│     │для выращивания культур клеток и тканей) </w:t>
      </w:r>
      <w:hyperlink r:id="rId298" w:history="1">
        <w:r>
          <w:rPr>
            <w:color w:val="0000FF"/>
          </w:rPr>
          <w:t>&lt;*&gt;</w:t>
        </w:r>
      </w:hyperlink>
      <w:r>
        <w:t>│     (при наличии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отдельного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помещения с учетом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требований СанПиН)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26. │Изделия одноразового применения:            │ по требованию &lt;***&gt;  │</w:t>
      </w:r>
    </w:p>
    <w:p w:rsidR="005410FC" w:rsidRDefault="005410FC" w:rsidP="00B25B8B">
      <w:pPr>
        <w:pStyle w:val="ConsPlusNonformat"/>
        <w:jc w:val="both"/>
      </w:pPr>
      <w:r>
        <w:t>│     │- шприцы и иглы для инъекций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скальпели в ассортименте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маски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перчатки смотровые, диагностические,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│хирургические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бумажные нагрудные салфетки для пациентов │                      │</w:t>
      </w:r>
    </w:p>
    <w:p w:rsidR="005410FC" w:rsidRDefault="005410FC" w:rsidP="00B25B8B">
      <w:pPr>
        <w:pStyle w:val="ConsPlusNonformat"/>
        <w:jc w:val="both"/>
      </w:pPr>
      <w:r>
        <w:t>│     │- полотенца для рук в контейнере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салфетки гигиенические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медицинское белье для медицинского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│персонала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перевязочные средства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слюноотсосы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слепочные ложки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стаканы пластиковые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и другие изделия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27. │Инъектор стоматологический, для карпульной  │не менее 3 на рабочее │</w:t>
      </w:r>
    </w:p>
    <w:p w:rsidR="005410FC" w:rsidRDefault="005410FC" w:rsidP="00B25B8B">
      <w:pPr>
        <w:pStyle w:val="ConsPlusNonformat"/>
        <w:jc w:val="both"/>
      </w:pPr>
      <w:r>
        <w:t>│     │анестезии                           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28. │Инъектор стоматологический универсальный,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│дозирующий, для карпульной анестезии </w:t>
      </w:r>
      <w:hyperlink r:id="rId299" w:history="1">
        <w:r>
          <w:rPr>
            <w:color w:val="0000FF"/>
          </w:rPr>
          <w:t>&lt;*&gt;</w:t>
        </w:r>
      </w:hyperlink>
      <w:r>
        <w:t xml:space="preserve">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29. │Камеры для хранения стерильных   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│инструментов (при отсутствии системы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│пакетирования)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30. │Компрессор стоматологический                │   по требованию с    │</w:t>
      </w:r>
    </w:p>
    <w:p w:rsidR="005410FC" w:rsidRDefault="005410FC" w:rsidP="00B25B8B">
      <w:pPr>
        <w:pStyle w:val="ConsPlusNonformat"/>
        <w:jc w:val="both"/>
      </w:pPr>
      <w:r>
        <w:t>│     │(безмасляный), при отсутствии в МРУ и УС    │   учетом расчетной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мощности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31. │Коронкосниматель стоматологический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место врача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32. │Корцанг прямой                              │не менее 3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33. │Коффердам (роббердам) стоматологический </w:t>
      </w:r>
      <w:hyperlink r:id="rId300" w:history="1">
        <w:r>
          <w:rPr>
            <w:color w:val="0000FF"/>
          </w:rPr>
          <w:t>&lt;*&gt;</w:t>
        </w:r>
      </w:hyperlink>
      <w:r>
        <w:t xml:space="preserve"> │    по требованию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34. │Кресло стоматологическое, при отсутствии в  │ не менее 1 на две    │</w:t>
      </w:r>
    </w:p>
    <w:p w:rsidR="005410FC" w:rsidRDefault="005410FC" w:rsidP="00B25B8B">
      <w:pPr>
        <w:pStyle w:val="ConsPlusNonformat"/>
        <w:jc w:val="both"/>
      </w:pPr>
      <w:r>
        <w:t>│     │МРУ и УС                                    │ должности врача при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двухсменной работе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35. │Крючки хирургические, зубчатые разных       │не менее 5 на кабинет │</w:t>
      </w:r>
    </w:p>
    <w:p w:rsidR="005410FC" w:rsidRDefault="005410FC" w:rsidP="00B25B8B">
      <w:pPr>
        <w:pStyle w:val="ConsPlusNonformat"/>
        <w:jc w:val="both"/>
      </w:pPr>
      <w:r>
        <w:t>│     │размеров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36. │Лампа (облучатель) бактерицидная            │  по требованию </w:t>
      </w:r>
      <w:hyperlink r:id="rId301" w:history="1">
        <w:r>
          <w:rPr>
            <w:color w:val="0000FF"/>
          </w:rPr>
          <w:t>&lt;**&gt;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│     │для помещений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37. │Лампа стоматологическая для       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│фотополимеризации (светоотверждения)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│     │при отсутствии в МРУ и УС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38. │Ложки стоматологические оттискные (при      │ не менее не менее 10 │</w:t>
      </w:r>
    </w:p>
    <w:p w:rsidR="005410FC" w:rsidRDefault="005410FC" w:rsidP="00B25B8B">
      <w:pPr>
        <w:pStyle w:val="ConsPlusNonformat"/>
        <w:jc w:val="both"/>
      </w:pPr>
      <w:r>
        <w:t xml:space="preserve">│     │выполнении ортопедических работ) </w:t>
      </w:r>
      <w:hyperlink r:id="rId302" w:history="1">
        <w:r>
          <w:rPr>
            <w:color w:val="0000FF"/>
          </w:rPr>
          <w:t>&lt;*&gt;</w:t>
        </w:r>
      </w:hyperlink>
      <w:r>
        <w:t xml:space="preserve">        │ на 1 должность врача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39. │Ложки хирургические (костные), разных       │ не менее не менее 3  │</w:t>
      </w:r>
    </w:p>
    <w:p w:rsidR="005410FC" w:rsidRDefault="005410FC" w:rsidP="00B25B8B">
      <w:pPr>
        <w:pStyle w:val="ConsPlusNonformat"/>
        <w:jc w:val="both"/>
      </w:pPr>
      <w:r>
        <w:t>│     │размеров                                    │ на 1 должность врача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40. │Лупа бинокулярная для врача      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41. │Машина упаковочная (аппарат для             │   не менее 1 на      │</w:t>
      </w:r>
    </w:p>
    <w:p w:rsidR="005410FC" w:rsidRDefault="005410FC" w:rsidP="00B25B8B">
      <w:pPr>
        <w:pStyle w:val="ConsPlusNonformat"/>
        <w:jc w:val="both"/>
      </w:pPr>
      <w:r>
        <w:t>│     │предстерилизационной упаковки               │     отделение        │</w:t>
      </w:r>
    </w:p>
    <w:p w:rsidR="005410FC" w:rsidRDefault="005410FC" w:rsidP="00B25B8B">
      <w:pPr>
        <w:pStyle w:val="ConsPlusNonformat"/>
        <w:jc w:val="both"/>
      </w:pPr>
      <w:r>
        <w:t>│     │инструментария) при отсутствии центральной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│стерилизационной </w:t>
      </w:r>
      <w:hyperlink r:id="rId303" w:history="1">
        <w:r>
          <w:rPr>
            <w:color w:val="0000FF"/>
          </w:rPr>
          <w:t>&lt;*&gt;</w:t>
        </w:r>
      </w:hyperlink>
      <w:r>
        <w:t xml:space="preserve">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42. │Место рабочее (комплект оборудования) для   │ не менее 1 комплекта │</w:t>
      </w:r>
    </w:p>
    <w:p w:rsidR="005410FC" w:rsidRDefault="005410FC" w:rsidP="00B25B8B">
      <w:pPr>
        <w:pStyle w:val="ConsPlusNonformat"/>
        <w:jc w:val="both"/>
      </w:pPr>
      <w:r>
        <w:t>│     │врача-стоматолога:                          │   на две врачебные   │</w:t>
      </w:r>
    </w:p>
    <w:p w:rsidR="005410FC" w:rsidRDefault="005410FC" w:rsidP="00B25B8B">
      <w:pPr>
        <w:pStyle w:val="ConsPlusNonformat"/>
        <w:jc w:val="both"/>
      </w:pPr>
      <w:r>
        <w:t>│     │Установка стоматологическая (УС),           │    должности при     │</w:t>
      </w:r>
    </w:p>
    <w:p w:rsidR="005410FC" w:rsidRDefault="005410FC" w:rsidP="00B25B8B">
      <w:pPr>
        <w:pStyle w:val="ConsPlusNonformat"/>
        <w:jc w:val="both"/>
      </w:pPr>
      <w:r>
        <w:t>│     │включающая блок врача-стоматолога           │ двухсменном рабочем  │</w:t>
      </w:r>
    </w:p>
    <w:p w:rsidR="005410FC" w:rsidRDefault="005410FC" w:rsidP="00B25B8B">
      <w:pPr>
        <w:pStyle w:val="ConsPlusNonformat"/>
        <w:jc w:val="both"/>
      </w:pPr>
      <w:r>
        <w:t>│     │(бормашина), кресло стоматологическое,      │        дне           │</w:t>
      </w:r>
    </w:p>
    <w:p w:rsidR="005410FC" w:rsidRDefault="005410FC" w:rsidP="00B25B8B">
      <w:pPr>
        <w:pStyle w:val="ConsPlusNonformat"/>
        <w:jc w:val="both"/>
      </w:pPr>
      <w:r>
        <w:t>│     │гидроблок стоматологический, светильник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│операционный стоматологический (данные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│части могут быть закреплены на единой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│несущей станине, либо крепиться взаимно,    │                      │</w:t>
      </w:r>
    </w:p>
    <w:p w:rsidR="005410FC" w:rsidRDefault="005410FC" w:rsidP="00B25B8B">
      <w:pPr>
        <w:pStyle w:val="ConsPlusNonformat"/>
        <w:jc w:val="both"/>
      </w:pPr>
      <w:r>
        <w:t>│     │либо раздельно к несущим конструкциям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│(стене, мебели)) или Место рабочее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│универсальное врача-стоматолога </w:t>
      </w:r>
      <w:hyperlink r:id="rId304" w:history="1">
        <w:r>
          <w:rPr>
            <w:color w:val="0000FF"/>
          </w:rPr>
          <w:t>&lt;*&gt;</w:t>
        </w:r>
      </w:hyperlink>
      <w:r>
        <w:t xml:space="preserve"> (МРУ):  │                      │</w:t>
      </w:r>
    </w:p>
    <w:p w:rsidR="005410FC" w:rsidRDefault="005410FC" w:rsidP="00B25B8B">
      <w:pPr>
        <w:pStyle w:val="ConsPlusNonformat"/>
        <w:jc w:val="both"/>
      </w:pPr>
      <w:r>
        <w:t>│     │включающее УС, оснащенную турбиной,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│микромотором, диатермокоагулятором,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│ультразвуковым скалером, пылесосом,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│негатоскопом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43. │Микрометр (зуботехнический)       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44. │Микромотор стоматологический с оптикой или  │   не менее 1 на      │</w:t>
      </w:r>
    </w:p>
    <w:p w:rsidR="005410FC" w:rsidRDefault="005410FC" w:rsidP="00B25B8B">
      <w:pPr>
        <w:pStyle w:val="ConsPlusNonformat"/>
        <w:jc w:val="both"/>
      </w:pPr>
      <w:r>
        <w:t>│     │без оптики (при отсутствии в МРУ и УС)      │  рабочее место врача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45. │Набор аппаратов, инструментов,   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│медикаментов, методических материалов и     │                      │</w:t>
      </w:r>
    </w:p>
    <w:p w:rsidR="005410FC" w:rsidRDefault="005410FC" w:rsidP="00B25B8B">
      <w:pPr>
        <w:pStyle w:val="ConsPlusNonformat"/>
        <w:jc w:val="both"/>
      </w:pPr>
      <w:r>
        <w:t>│     │документов для оказания экстренной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│медицинской помощи при состояниях,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│угрожающих жизни (укладка-аптечка для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│оказания экстренной помощи при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│общесоматических осложнениях в условиях     │                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│стоматологических кабинетов)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46. │Набор (инструменты, щетки, диски, пасты)    │ не менее 1 набора на │</w:t>
      </w:r>
    </w:p>
    <w:p w:rsidR="005410FC" w:rsidRDefault="005410FC" w:rsidP="00B25B8B">
      <w:pPr>
        <w:pStyle w:val="ConsPlusNonformat"/>
        <w:jc w:val="both"/>
      </w:pPr>
      <w:r>
        <w:t>│     │для шлифования и полирования пломб и зубных │  1 должность врача   │</w:t>
      </w:r>
    </w:p>
    <w:p w:rsidR="005410FC" w:rsidRDefault="005410FC" w:rsidP="00B25B8B">
      <w:pPr>
        <w:pStyle w:val="ConsPlusNonformat"/>
        <w:jc w:val="both"/>
      </w:pPr>
      <w:r>
        <w:t>│     │протезов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47. │Набор инструментов для осмотра рта          │   по требованию      │</w:t>
      </w:r>
    </w:p>
    <w:p w:rsidR="005410FC" w:rsidRDefault="005410FC" w:rsidP="00B25B8B">
      <w:pPr>
        <w:pStyle w:val="ConsPlusNonformat"/>
        <w:jc w:val="both"/>
      </w:pPr>
      <w:r>
        <w:t>│     │(базовый):                                  │ в соответствии с     │</w:t>
      </w:r>
    </w:p>
    <w:p w:rsidR="005410FC" w:rsidRDefault="005410FC" w:rsidP="00B25B8B">
      <w:pPr>
        <w:pStyle w:val="ConsPlusNonformat"/>
        <w:jc w:val="both"/>
      </w:pPr>
      <w:r>
        <w:t>│     │- лоток медицинский стоматологический,      │      СанПиН          │</w:t>
      </w:r>
    </w:p>
    <w:p w:rsidR="005410FC" w:rsidRDefault="005410FC" w:rsidP="00B25B8B">
      <w:pPr>
        <w:pStyle w:val="ConsPlusNonformat"/>
        <w:jc w:val="both"/>
      </w:pPr>
      <w:r>
        <w:t>│     │- зеркало стоматологическое,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зонд стоматологический угловой,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пинцет зубоврачебный,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экскаваторы зубные,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гладилка широкая двухсторонняя,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гладилка-штопфер,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шпатель зубоврачебный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48. │Набор инструментов в ассортименте для   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│снятия зубных отложений:            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│     │- экскаваторы,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крючки для снятия зубного камня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49. │Набор инструментов для трахеотомии          │    не менее 1 на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поликлинику  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(отделение)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50. │Набор инструментов, игл и шовного материала │ не менее 2 видов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51. │Набор медикаментов для индивидуальной       │   не менее 1 на      │</w:t>
      </w:r>
    </w:p>
    <w:p w:rsidR="005410FC" w:rsidRDefault="005410FC" w:rsidP="00B25B8B">
      <w:pPr>
        <w:pStyle w:val="ConsPlusNonformat"/>
        <w:jc w:val="both"/>
      </w:pPr>
      <w:r>
        <w:t>│     │профилактики парентеральных инфекций        │      кабинет         │</w:t>
      </w:r>
    </w:p>
    <w:p w:rsidR="005410FC" w:rsidRDefault="005410FC" w:rsidP="00B25B8B">
      <w:pPr>
        <w:pStyle w:val="ConsPlusNonformat"/>
        <w:jc w:val="both"/>
      </w:pPr>
      <w:r>
        <w:t>│     │(аптечка "анти-СПИД")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52. │Набор реактивов для контроля (индикаторы)   │ по требованию </w:t>
      </w:r>
      <w:hyperlink r:id="rId305" w:history="1">
        <w:r>
          <w:rPr>
            <w:color w:val="0000FF"/>
          </w:rPr>
          <w:t>&lt;**&gt;</w:t>
        </w:r>
      </w:hyperlink>
      <w:r>
        <w:t xml:space="preserve">   │</w:t>
      </w:r>
    </w:p>
    <w:p w:rsidR="005410FC" w:rsidRDefault="005410FC" w:rsidP="00B25B8B">
      <w:pPr>
        <w:pStyle w:val="ConsPlusNonformat"/>
        <w:jc w:val="both"/>
      </w:pPr>
      <w:r>
        <w:t>│     │дезинфекции и стерилизации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53. │Наборы микробиологические (реагенты,        │не менее 1 набора на  │</w:t>
      </w:r>
    </w:p>
    <w:p w:rsidR="005410FC" w:rsidRDefault="005410FC" w:rsidP="00B25B8B">
      <w:pPr>
        <w:pStyle w:val="ConsPlusNonformat"/>
        <w:jc w:val="both"/>
      </w:pPr>
      <w:r>
        <w:t>│     │реактивы для бактериологических             │   10 посещений       │</w:t>
      </w:r>
    </w:p>
    <w:p w:rsidR="005410FC" w:rsidRDefault="005410FC" w:rsidP="00B25B8B">
      <w:pPr>
        <w:pStyle w:val="ConsPlusNonformat"/>
        <w:jc w:val="both"/>
      </w:pPr>
      <w:r>
        <w:t>│     │исследований) для проведения тестов на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│кислотообразующую микрофлору при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│использовании инкубатора для проведения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│микробиологических тестов </w:t>
      </w:r>
      <w:hyperlink r:id="rId306" w:history="1">
        <w:r>
          <w:rPr>
            <w:color w:val="0000FF"/>
          </w:rPr>
          <w:t>&lt;*&gt;</w:t>
        </w:r>
      </w:hyperlink>
      <w:r>
        <w:t xml:space="preserve">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54. │Наконечник стоматологический механический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│прямой для микромотора при отсутствии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│     │в комплекте МРУ и УС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55. │Наконечник стоматологический механический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│угловой для микромотора при отсутствии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│     │в комплекте МРУ и УС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56. │Наконечник стоматологический турбинный без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│фиброоптики при отсутствии в комплекте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│     │МРУ и УС и установке без фиброоптики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57. │Наконечник стоматологический турбинный с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 xml:space="preserve">│     │фиброоптикой </w:t>
      </w:r>
      <w:hyperlink r:id="rId307" w:history="1">
        <w:r>
          <w:rPr>
            <w:color w:val="0000FF"/>
          </w:rPr>
          <w:t>&lt;*&gt;</w:t>
        </w:r>
      </w:hyperlink>
      <w:r>
        <w:t xml:space="preserve"> при отсутствии в комплекте │    место врача       │</w:t>
      </w:r>
    </w:p>
    <w:p w:rsidR="005410FC" w:rsidRDefault="005410FC" w:rsidP="00B25B8B">
      <w:pPr>
        <w:pStyle w:val="ConsPlusNonformat"/>
        <w:jc w:val="both"/>
      </w:pPr>
      <w:r>
        <w:t>│     │МРУ и УС и установке с фиброоптикой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58. │Наконечник стоматологический     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 xml:space="preserve">│     │эндодонтический </w:t>
      </w:r>
      <w:hyperlink r:id="rId308" w:history="1">
        <w:r>
          <w:rPr>
            <w:color w:val="0000FF"/>
          </w:rPr>
          <w:t>&lt;*&gt;</w:t>
        </w:r>
      </w:hyperlink>
      <w:r>
        <w:t xml:space="preserve"> понижающий механический │                      │</w:t>
      </w:r>
    </w:p>
    <w:p w:rsidR="005410FC" w:rsidRDefault="005410FC" w:rsidP="00B25B8B">
      <w:pPr>
        <w:pStyle w:val="ConsPlusNonformat"/>
        <w:jc w:val="both"/>
      </w:pPr>
      <w:r>
        <w:t>│     │угловой для микромотора при отсутствии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│в комплекте МРУ и УС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59. │Наконечник стоматологический редукторный    │   не менее 1 на 1 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309" w:history="1">
        <w:r>
          <w:rPr>
            <w:color w:val="0000FF"/>
          </w:rPr>
          <w:t>&lt;*&gt;</w:t>
        </w:r>
      </w:hyperlink>
      <w:r>
        <w:t xml:space="preserve"> с фиброоптикой повышающий механический  │   должность врача    │</w:t>
      </w:r>
    </w:p>
    <w:p w:rsidR="005410FC" w:rsidRDefault="005410FC" w:rsidP="00B25B8B">
      <w:pPr>
        <w:pStyle w:val="ConsPlusNonformat"/>
        <w:jc w:val="both"/>
      </w:pPr>
      <w:r>
        <w:t>│     │угловой для микромотора, под турбинный бор  │                      │</w:t>
      </w:r>
    </w:p>
    <w:p w:rsidR="005410FC" w:rsidRDefault="005410FC" w:rsidP="00B25B8B">
      <w:pPr>
        <w:pStyle w:val="ConsPlusNonformat"/>
        <w:jc w:val="both"/>
      </w:pPr>
      <w:r>
        <w:t>│     │при отсутствии в комплекте МРУ и УС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60. │Негатоскоп при отсутствии в комплекте МРУ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│и УС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61. │Нож стоматологический для гипса   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62. │Ножницы в ассортименте                      │не менее 3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63. │Ножницы зуботехнические коронковые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64. │Нож-шпатель зуботехнический       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65. │Окклюдатор                                  │   не менее 1 на 1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должность врача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66. │Отсасыватель пыли (стоматологический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│пылесос) при отсутствии в комплекте МРУ и   │     место врача      │</w:t>
      </w:r>
    </w:p>
    <w:p w:rsidR="005410FC" w:rsidRDefault="005410FC" w:rsidP="00B25B8B">
      <w:pPr>
        <w:pStyle w:val="ConsPlusNonformat"/>
        <w:jc w:val="both"/>
      </w:pPr>
      <w:r>
        <w:t>│     │УС  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67. │Отсасыватель слюны (стоматологический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│слюноотсос) при отсутствии в комплекте МРУ  │     место врача      │</w:t>
      </w:r>
    </w:p>
    <w:p w:rsidR="005410FC" w:rsidRDefault="005410FC" w:rsidP="00B25B8B">
      <w:pPr>
        <w:pStyle w:val="ConsPlusNonformat"/>
        <w:jc w:val="both"/>
      </w:pPr>
      <w:r>
        <w:t>│     │и УС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68. │Оттискные массы (слепочные                  │      не менее 3      │</w:t>
      </w:r>
    </w:p>
    <w:p w:rsidR="005410FC" w:rsidRDefault="005410FC" w:rsidP="00B25B8B">
      <w:pPr>
        <w:pStyle w:val="ConsPlusNonformat"/>
        <w:jc w:val="both"/>
      </w:pPr>
      <w:r>
        <w:t>│     │стоматологические материалы) разных групп   │   наименований на 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кабинет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69. │Очиститель ультразвуковой        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│(устройство ультразвуковой очистки и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│дезинфекции инструментов и изделий)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70. │Очки защитные (от светового излучения)      │ не менее 1 комплекта │</w:t>
      </w:r>
    </w:p>
    <w:p w:rsidR="005410FC" w:rsidRDefault="005410FC" w:rsidP="00B25B8B">
      <w:pPr>
        <w:pStyle w:val="ConsPlusNonformat"/>
        <w:jc w:val="both"/>
      </w:pPr>
      <w:r>
        <w:t>│     │для врача, пациента и ассистента            │  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врача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71. │Параллелометр стоматологический </w:t>
      </w:r>
      <w:hyperlink r:id="rId310" w:history="1">
        <w:r>
          <w:rPr>
            <w:color w:val="0000FF"/>
          </w:rPr>
          <w:t>&lt;*&gt;</w:t>
        </w:r>
      </w:hyperlink>
      <w:r>
        <w:t xml:space="preserve">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72. │Пинцеты анатомические разных размеров   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73. │Прибор и средства для очистки и смазки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│наконечников при отсутствии автоклава для   │                      │</w:t>
      </w:r>
    </w:p>
    <w:p w:rsidR="005410FC" w:rsidRDefault="005410FC" w:rsidP="00B25B8B">
      <w:pPr>
        <w:pStyle w:val="ConsPlusNonformat"/>
        <w:jc w:val="both"/>
      </w:pPr>
      <w:r>
        <w:t>│     │наконечников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74. │Прибор (установка) для утилизации шприцев и │  по требованию </w:t>
      </w:r>
      <w:hyperlink r:id="rId311" w:history="1">
        <w:r>
          <w:rPr>
            <w:color w:val="0000FF"/>
          </w:rPr>
          <w:t>&lt;**&gt;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 xml:space="preserve">│     │игл </w:t>
      </w:r>
      <w:hyperlink r:id="rId312" w:history="1">
        <w:r>
          <w:rPr>
            <w:color w:val="0000FF"/>
          </w:rPr>
          <w:t>&lt;*&gt;</w:t>
        </w:r>
      </w:hyperlink>
      <w:r>
        <w:t xml:space="preserve"> при отсутствии централизованной     │                      │</w:t>
      </w:r>
    </w:p>
    <w:p w:rsidR="005410FC" w:rsidRDefault="005410FC" w:rsidP="00B25B8B">
      <w:pPr>
        <w:pStyle w:val="ConsPlusNonformat"/>
        <w:jc w:val="both"/>
      </w:pPr>
      <w:r>
        <w:t>│     │утилизации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75. │Расходные стоматологические материалы и     │      не менее 2      │</w:t>
      </w:r>
    </w:p>
    <w:p w:rsidR="005410FC" w:rsidRDefault="005410FC" w:rsidP="00B25B8B">
      <w:pPr>
        <w:pStyle w:val="ConsPlusNonformat"/>
        <w:jc w:val="both"/>
      </w:pPr>
      <w:r>
        <w:t>│     │медикаментозные средства:                   │      наименований    │</w:t>
      </w:r>
    </w:p>
    <w:p w:rsidR="005410FC" w:rsidRDefault="005410FC" w:rsidP="00B25B8B">
      <w:pPr>
        <w:pStyle w:val="ConsPlusNonformat"/>
        <w:jc w:val="both"/>
      </w:pPr>
      <w:r>
        <w:t>│     │- лечебные,                                 │      каждого вида    │</w:t>
      </w:r>
    </w:p>
    <w:p w:rsidR="005410FC" w:rsidRDefault="005410FC" w:rsidP="00B25B8B">
      <w:pPr>
        <w:pStyle w:val="ConsPlusNonformat"/>
        <w:jc w:val="both"/>
      </w:pPr>
      <w:r>
        <w:t>│     │- пломбировочные,                           │      материала на    │</w:t>
      </w:r>
    </w:p>
    <w:p w:rsidR="005410FC" w:rsidRDefault="005410FC" w:rsidP="00B25B8B">
      <w:pPr>
        <w:pStyle w:val="ConsPlusNonformat"/>
        <w:jc w:val="both"/>
      </w:pPr>
      <w:r>
        <w:t>│     │- прокладочные материалы,                   │        кабинет       │</w:t>
      </w:r>
    </w:p>
    <w:p w:rsidR="005410FC" w:rsidRDefault="005410FC" w:rsidP="00B25B8B">
      <w:pPr>
        <w:pStyle w:val="ConsPlusNonformat"/>
        <w:jc w:val="both"/>
      </w:pPr>
      <w:r>
        <w:t>│     │- адгезивные материалы,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материалы для герметизации дентина,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материалы для временного пломбирования и  │                      │</w:t>
      </w:r>
    </w:p>
    <w:p w:rsidR="005410FC" w:rsidRDefault="005410FC" w:rsidP="00B25B8B">
      <w:pPr>
        <w:pStyle w:val="ConsPlusNonformat"/>
        <w:jc w:val="both"/>
      </w:pPr>
      <w:r>
        <w:t>│     │временной фиксации несъемных протезов,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постоянной фиксации несъемных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│протезов,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анестетики,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антисептические препараты,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лечения гиперчувствительности,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│- для фторпрофилактики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76. │Радиовизиограф или рентген дентальный, при  │ не менее 1 комплекта │</w:t>
      </w:r>
    </w:p>
    <w:p w:rsidR="005410FC" w:rsidRDefault="005410FC" w:rsidP="00B25B8B">
      <w:pPr>
        <w:pStyle w:val="ConsPlusNonformat"/>
        <w:jc w:val="both"/>
      </w:pPr>
      <w:r>
        <w:t>│     │отсутствии рентген-кабинета или договора на │  на поликлинику      │</w:t>
      </w:r>
    </w:p>
    <w:p w:rsidR="005410FC" w:rsidRDefault="005410FC" w:rsidP="00B25B8B">
      <w:pPr>
        <w:pStyle w:val="ConsPlusNonformat"/>
        <w:jc w:val="both"/>
      </w:pPr>
      <w:r>
        <w:t xml:space="preserve">│     │лучевую диагностику                         │   (отделение) </w:t>
      </w:r>
      <w:hyperlink r:id="rId313" w:history="1">
        <w:r>
          <w:rPr>
            <w:color w:val="0000FF"/>
          </w:rPr>
          <w:t>&lt;**&gt;</w:t>
        </w:r>
      </w:hyperlink>
      <w:r>
        <w:t xml:space="preserve">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77. │Распаторы стоматологические             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78. │Ретракторы (десневые) стоматологические 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79. │Светильник стоматологический                │ 1 на рабочее место   │</w:t>
      </w:r>
    </w:p>
    <w:p w:rsidR="005410FC" w:rsidRDefault="005410FC" w:rsidP="00B25B8B">
      <w:pPr>
        <w:pStyle w:val="ConsPlusNonformat"/>
        <w:jc w:val="both"/>
      </w:pPr>
      <w:r>
        <w:t>│     │при отсутствии в комплекте МРУ и УС         │       врача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80. │Система индивидуального кондиционирования и │ в соответствии с     │</w:t>
      </w:r>
    </w:p>
    <w:p w:rsidR="005410FC" w:rsidRDefault="005410FC" w:rsidP="00B25B8B">
      <w:pPr>
        <w:pStyle w:val="ConsPlusNonformat"/>
        <w:jc w:val="both"/>
      </w:pPr>
      <w:r>
        <w:t>│     │увлажнения воздуха в лечебных помещениях    │       СанПиН         │</w:t>
      </w:r>
    </w:p>
    <w:p w:rsidR="005410FC" w:rsidRDefault="005410FC" w:rsidP="00B25B8B">
      <w:pPr>
        <w:pStyle w:val="ConsPlusNonformat"/>
        <w:jc w:val="both"/>
      </w:pPr>
      <w:r>
        <w:t>│     │</w:t>
      </w:r>
      <w:hyperlink r:id="rId314" w:history="1">
        <w:r>
          <w:rPr>
            <w:color w:val="0000FF"/>
          </w:rPr>
          <w:t>&lt;**&gt;</w:t>
        </w:r>
      </w:hyperlink>
      <w:r>
        <w:t xml:space="preserve">      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81. │Скальпели (держатели) и одноразовые лезвия в│не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│ассортименте                        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82. │Средства индивидуальной защиты от           │  в соответствии с    │</w:t>
      </w:r>
    </w:p>
    <w:p w:rsidR="005410FC" w:rsidRDefault="005410FC" w:rsidP="00B25B8B">
      <w:pPr>
        <w:pStyle w:val="ConsPlusNonformat"/>
        <w:jc w:val="both"/>
      </w:pPr>
      <w:r>
        <w:t>│     │ионизирующего излучения при наличии         │      СанПиН          │</w:t>
      </w:r>
    </w:p>
    <w:p w:rsidR="005410FC" w:rsidRDefault="005410FC" w:rsidP="00B25B8B">
      <w:pPr>
        <w:pStyle w:val="ConsPlusNonformat"/>
        <w:jc w:val="both"/>
      </w:pPr>
      <w:r>
        <w:t>│     │источника излучения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83. │Средства и емкости-контейнеры для           │  в соответствии с    │</w:t>
      </w:r>
    </w:p>
    <w:p w:rsidR="005410FC" w:rsidRDefault="005410FC" w:rsidP="00B25B8B">
      <w:pPr>
        <w:pStyle w:val="ConsPlusNonformat"/>
        <w:jc w:val="both"/>
      </w:pPr>
      <w:r>
        <w:t>│     │дезинфекции инструментов                    │      СанПиН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84. │Стерилизатор стоматологический для мелкого  │не менее 1 на рабочее │</w:t>
      </w:r>
    </w:p>
    <w:p w:rsidR="005410FC" w:rsidRDefault="005410FC" w:rsidP="00B25B8B">
      <w:pPr>
        <w:pStyle w:val="ConsPlusNonformat"/>
        <w:jc w:val="both"/>
      </w:pPr>
      <w:r>
        <w:t xml:space="preserve">│     │инструментария гласперленовый </w:t>
      </w:r>
      <w:hyperlink r:id="rId315" w:history="1">
        <w:r>
          <w:rPr>
            <w:color w:val="0000FF"/>
          </w:rPr>
          <w:t>&lt;*&gt;</w:t>
        </w:r>
      </w:hyperlink>
      <w:r>
        <w:t xml:space="preserve">           │    место врача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85. │Стерилизатор суховоздушный при отсутствии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│центральной стерилизационной и автоклава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86. │Стол гипсовочный стоматологический с        │    не менее 1 на     │</w:t>
      </w:r>
    </w:p>
    <w:p w:rsidR="005410FC" w:rsidRDefault="005410FC" w:rsidP="00B25B8B">
      <w:pPr>
        <w:pStyle w:val="ConsPlusNonformat"/>
        <w:jc w:val="both"/>
      </w:pPr>
      <w:r>
        <w:t xml:space="preserve">│     │рабочей поверхностью из нержавеющей стали   │ кабинет </w:t>
      </w:r>
      <w:hyperlink r:id="rId316" w:history="1">
        <w:r>
          <w:rPr>
            <w:color w:val="0000FF"/>
          </w:rPr>
          <w:t>&lt;*&gt;</w:t>
        </w:r>
      </w:hyperlink>
      <w:r>
        <w:t xml:space="preserve"> не менее │</w:t>
      </w:r>
    </w:p>
    <w:p w:rsidR="005410FC" w:rsidRDefault="005410FC" w:rsidP="00B25B8B">
      <w:pPr>
        <w:pStyle w:val="ConsPlusNonformat"/>
        <w:jc w:val="both"/>
      </w:pPr>
      <w:r>
        <w:t>│     │или пластика с отверстием для удаления      │          1           │</w:t>
      </w:r>
    </w:p>
    <w:p w:rsidR="005410FC" w:rsidRDefault="005410FC" w:rsidP="00B25B8B">
      <w:pPr>
        <w:pStyle w:val="ConsPlusNonformat"/>
        <w:jc w:val="both"/>
      </w:pPr>
      <w:r>
        <w:t>│     │отходов гипса                               │    на отделение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87. │Стол письменный для врача         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88. │Столик стоматологический          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89. │Стул для ассистента врача при отсутствии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│в комплекте МРУ и УС                        │   место ассистента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90. │Стул для врача-стоматолога при отсутствии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│в комплекте МРУ и УС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91. │Шкаф медицинский для хранения расходных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│материалов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92. │Шкаф медицинский для медикаментов    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 93. │Шкаф для медицинской одежды и белья         │  по требованию </w:t>
      </w:r>
      <w:hyperlink r:id="rId317" w:history="1">
        <w:r>
          <w:rPr>
            <w:color w:val="0000FF"/>
          </w:rPr>
          <w:t>&lt;**&gt;</w:t>
        </w:r>
      </w:hyperlink>
      <w:r>
        <w:t xml:space="preserve">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94. │Шпатель стоматологический для замешивания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│оттискных масс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95. │Шпатель стоматологический моделировочный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│для воска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96. │Шпатель стоматологический для замешивания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│гипса                        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97. │Щипцы стоматологические для удаления зубов  │    не менее 15 на    │</w:t>
      </w:r>
    </w:p>
    <w:p w:rsidR="005410FC" w:rsidRDefault="005410FC" w:rsidP="00B25B8B">
      <w:pPr>
        <w:pStyle w:val="ConsPlusNonformat"/>
        <w:jc w:val="both"/>
      </w:pPr>
      <w:r>
        <w:t>│     │и корней зубов на верхней и нижней челюстях │ рабочее место врача  │</w:t>
      </w:r>
    </w:p>
    <w:p w:rsidR="005410FC" w:rsidRDefault="005410FC" w:rsidP="00B25B8B">
      <w:pPr>
        <w:pStyle w:val="ConsPlusNonformat"/>
        <w:jc w:val="both"/>
      </w:pPr>
      <w:r>
        <w:t>│     │в ассортименте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98. │Щипцы стоматологические крампонные          │не менее 1 на рабочее │</w:t>
      </w:r>
    </w:p>
    <w:p w:rsidR="005410FC" w:rsidRDefault="005410FC" w:rsidP="00B25B8B">
      <w:pPr>
        <w:pStyle w:val="ConsPlusNonformat"/>
        <w:jc w:val="both"/>
      </w:pPr>
      <w:r>
        <w:t>│     │                                            │        место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 99. │Щитки защитные (от механического            │не менее 2 на рабочее │</w:t>
      </w:r>
    </w:p>
    <w:p w:rsidR="005410FC" w:rsidRDefault="005410FC" w:rsidP="00B25B8B">
      <w:pPr>
        <w:pStyle w:val="ConsPlusNonformat"/>
        <w:jc w:val="both"/>
      </w:pPr>
      <w:r>
        <w:t>│     │повреждения глаз) для врача и               │     место врача      │</w:t>
      </w:r>
    </w:p>
    <w:p w:rsidR="005410FC" w:rsidRDefault="005410FC" w:rsidP="00B25B8B">
      <w:pPr>
        <w:pStyle w:val="ConsPlusNonformat"/>
        <w:jc w:val="both"/>
      </w:pPr>
      <w:r>
        <w:t>│     │ассистента  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│100. │Элеваторы стоматологические для удаления    │не менее 5 на рабочее │</w:t>
      </w:r>
    </w:p>
    <w:p w:rsidR="005410FC" w:rsidRDefault="005410FC" w:rsidP="00B25B8B">
      <w:pPr>
        <w:pStyle w:val="ConsPlusNonformat"/>
        <w:jc w:val="both"/>
      </w:pPr>
      <w:r>
        <w:t>│     │корней зубов на верхней и нижней челюстях в │     место врача      │</w:t>
      </w:r>
    </w:p>
    <w:p w:rsidR="005410FC" w:rsidRDefault="005410FC" w:rsidP="00B25B8B">
      <w:pPr>
        <w:pStyle w:val="ConsPlusNonformat"/>
        <w:jc w:val="both"/>
      </w:pPr>
      <w:r>
        <w:t>│     │ассортименте       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>│101. │Наборы диагностические для проведения       │не менее 1 на кабинет │</w:t>
      </w:r>
    </w:p>
    <w:p w:rsidR="005410FC" w:rsidRDefault="005410FC" w:rsidP="00B25B8B">
      <w:pPr>
        <w:pStyle w:val="ConsPlusNonformat"/>
        <w:jc w:val="both"/>
      </w:pPr>
      <w:r>
        <w:t>│     │тестов на выявление новообразований         │                      │</w:t>
      </w:r>
    </w:p>
    <w:p w:rsidR="005410FC" w:rsidRDefault="005410FC" w:rsidP="00B25B8B">
      <w:pPr>
        <w:pStyle w:val="ConsPlusNonformat"/>
        <w:jc w:val="both"/>
      </w:pPr>
      <w:r>
        <w:t>│     │(скрининг) и контроля за лечением           │                      │</w:t>
      </w:r>
    </w:p>
    <w:p w:rsidR="005410FC" w:rsidRDefault="005410FC" w:rsidP="00B25B8B">
      <w:pPr>
        <w:pStyle w:val="ConsPlusNonformat"/>
        <w:jc w:val="both"/>
      </w:pPr>
      <w:r>
        <w:t xml:space="preserve">│     │новообразований </w:t>
      </w:r>
      <w:hyperlink r:id="rId318" w:history="1">
        <w:r>
          <w:rPr>
            <w:color w:val="0000FF"/>
          </w:rPr>
          <w:t>&lt;*&gt;</w:t>
        </w:r>
      </w:hyperlink>
      <w:r>
        <w:t xml:space="preserve">                         │                      │</w:t>
      </w:r>
    </w:p>
    <w:p w:rsidR="005410FC" w:rsidRDefault="005410FC" w:rsidP="00B25B8B">
      <w:pPr>
        <w:pStyle w:val="ConsPlusNonformat"/>
        <w:jc w:val="both"/>
      </w:pPr>
      <w:r>
        <w:t>├─────┼────────────────────────────────────────────┼──────────────────────┤</w:t>
      </w:r>
    </w:p>
    <w:p w:rsidR="005410FC" w:rsidRDefault="005410FC" w:rsidP="00B25B8B">
      <w:pPr>
        <w:pStyle w:val="ConsPlusNonformat"/>
        <w:jc w:val="both"/>
      </w:pPr>
      <w:r>
        <w:t xml:space="preserve">│102. │Набор для депофореза </w:t>
      </w:r>
      <w:hyperlink r:id="rId319" w:history="1">
        <w:r>
          <w:rPr>
            <w:color w:val="0000FF"/>
          </w:rPr>
          <w:t>&lt;*&gt;</w:t>
        </w:r>
      </w:hyperlink>
      <w:r>
        <w:t xml:space="preserve">                    │     1 на кабинет     │</w:t>
      </w:r>
    </w:p>
    <w:p w:rsidR="005410FC" w:rsidRDefault="005410FC" w:rsidP="00B25B8B">
      <w:pPr>
        <w:pStyle w:val="ConsPlusNonformat"/>
        <w:jc w:val="both"/>
      </w:pPr>
      <w:r>
        <w:t>└─────┴────────────────────────────────────────────┴──────────────────────┘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pStyle w:val="ConsPlusNonformat"/>
        <w:ind w:firstLine="540"/>
        <w:jc w:val="both"/>
        <w:outlineLvl w:val="2"/>
      </w:pPr>
      <w:r>
        <w:t>--------------------------------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  <w:r>
        <w:t>&lt;*&gt; Позиции являются обязательными для оснащения только при использовании (заявлении) технологии, предусматривающей применение данных приборов, инструментов, медикаментов.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  <w:r>
        <w:t>&lt;**&gt; В соответствии с санитарно-эпидемиологическими правилами и нормативами.</w:t>
      </w: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 w:rsidP="00B25B8B">
      <w:pPr>
        <w:autoSpaceDE w:val="0"/>
        <w:autoSpaceDN w:val="0"/>
        <w:adjustRightInd w:val="0"/>
        <w:ind w:firstLine="540"/>
        <w:jc w:val="both"/>
        <w:outlineLvl w:val="2"/>
      </w:pPr>
    </w:p>
    <w:p w:rsidR="005410FC" w:rsidRDefault="005410FC"/>
    <w:sectPr w:rsidR="005410FC" w:rsidSect="00C77603">
      <w:pgSz w:w="11905" w:h="16838" w:code="9"/>
      <w:pgMar w:top="1134" w:right="850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B25B8B"/>
    <w:rsid w:val="00027474"/>
    <w:rsid w:val="0008240B"/>
    <w:rsid w:val="00094D77"/>
    <w:rsid w:val="00121788"/>
    <w:rsid w:val="00155624"/>
    <w:rsid w:val="0015623C"/>
    <w:rsid w:val="001859FD"/>
    <w:rsid w:val="00196C2D"/>
    <w:rsid w:val="001D2AA9"/>
    <w:rsid w:val="001E38FF"/>
    <w:rsid w:val="002170FB"/>
    <w:rsid w:val="002B3427"/>
    <w:rsid w:val="002F7A19"/>
    <w:rsid w:val="003038C4"/>
    <w:rsid w:val="00306BFF"/>
    <w:rsid w:val="00326766"/>
    <w:rsid w:val="003300AB"/>
    <w:rsid w:val="00336A97"/>
    <w:rsid w:val="00342DF4"/>
    <w:rsid w:val="003804FC"/>
    <w:rsid w:val="003A0ADE"/>
    <w:rsid w:val="00404DC4"/>
    <w:rsid w:val="00406706"/>
    <w:rsid w:val="00436007"/>
    <w:rsid w:val="0044268E"/>
    <w:rsid w:val="004833C9"/>
    <w:rsid w:val="004C3DFD"/>
    <w:rsid w:val="004C5CA2"/>
    <w:rsid w:val="004F2120"/>
    <w:rsid w:val="00526690"/>
    <w:rsid w:val="005410FC"/>
    <w:rsid w:val="00542936"/>
    <w:rsid w:val="00543828"/>
    <w:rsid w:val="00575DF3"/>
    <w:rsid w:val="00583B38"/>
    <w:rsid w:val="005A0E36"/>
    <w:rsid w:val="005C3E7A"/>
    <w:rsid w:val="005D6177"/>
    <w:rsid w:val="005E4C44"/>
    <w:rsid w:val="006015E2"/>
    <w:rsid w:val="00624752"/>
    <w:rsid w:val="00681831"/>
    <w:rsid w:val="00692E11"/>
    <w:rsid w:val="006A1D2F"/>
    <w:rsid w:val="006D56C1"/>
    <w:rsid w:val="00702D21"/>
    <w:rsid w:val="0071746B"/>
    <w:rsid w:val="00756707"/>
    <w:rsid w:val="00766296"/>
    <w:rsid w:val="007C5692"/>
    <w:rsid w:val="007D0536"/>
    <w:rsid w:val="007E738A"/>
    <w:rsid w:val="0083000D"/>
    <w:rsid w:val="00845D25"/>
    <w:rsid w:val="00852706"/>
    <w:rsid w:val="00855B5B"/>
    <w:rsid w:val="00874399"/>
    <w:rsid w:val="0088584C"/>
    <w:rsid w:val="008858E2"/>
    <w:rsid w:val="008A3996"/>
    <w:rsid w:val="008A78B6"/>
    <w:rsid w:val="008B5FD7"/>
    <w:rsid w:val="0092218A"/>
    <w:rsid w:val="00922470"/>
    <w:rsid w:val="009346EF"/>
    <w:rsid w:val="00A155B5"/>
    <w:rsid w:val="00A15F1D"/>
    <w:rsid w:val="00A61B0B"/>
    <w:rsid w:val="00A82CFB"/>
    <w:rsid w:val="00AA5F2A"/>
    <w:rsid w:val="00AA6377"/>
    <w:rsid w:val="00AA7802"/>
    <w:rsid w:val="00AD3C3B"/>
    <w:rsid w:val="00AF61D9"/>
    <w:rsid w:val="00B25B8B"/>
    <w:rsid w:val="00B35879"/>
    <w:rsid w:val="00B73AB8"/>
    <w:rsid w:val="00BA62FF"/>
    <w:rsid w:val="00BC31C5"/>
    <w:rsid w:val="00BD55D3"/>
    <w:rsid w:val="00C56148"/>
    <w:rsid w:val="00C77603"/>
    <w:rsid w:val="00CA06CF"/>
    <w:rsid w:val="00CA677D"/>
    <w:rsid w:val="00CC582F"/>
    <w:rsid w:val="00D072CD"/>
    <w:rsid w:val="00D3558E"/>
    <w:rsid w:val="00D46598"/>
    <w:rsid w:val="00D61024"/>
    <w:rsid w:val="00D62754"/>
    <w:rsid w:val="00D804C8"/>
    <w:rsid w:val="00DA5CF0"/>
    <w:rsid w:val="00E1159B"/>
    <w:rsid w:val="00E23C1A"/>
    <w:rsid w:val="00E2648D"/>
    <w:rsid w:val="00E4097F"/>
    <w:rsid w:val="00E609E0"/>
    <w:rsid w:val="00E96E1A"/>
    <w:rsid w:val="00EA2EA8"/>
    <w:rsid w:val="00EA3C35"/>
    <w:rsid w:val="00EC103F"/>
    <w:rsid w:val="00ED1A16"/>
    <w:rsid w:val="00EE704A"/>
    <w:rsid w:val="00F05B0C"/>
    <w:rsid w:val="00F331F3"/>
    <w:rsid w:val="00F933F6"/>
    <w:rsid w:val="00F953EF"/>
    <w:rsid w:val="00F96256"/>
    <w:rsid w:val="00FA7DE6"/>
    <w:rsid w:val="00FD11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 List" w:locked="1" w:semiHidden="0" w:uiPriority="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04DC4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25B8B"/>
    <w:pPr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B25B8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25B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uiPriority w:val="99"/>
    <w:rsid w:val="00B25B8B"/>
    <w:pPr>
      <w:autoSpaceDE w:val="0"/>
      <w:autoSpaceDN w:val="0"/>
      <w:adjustRightInd w:val="0"/>
    </w:pPr>
    <w:rPr>
      <w:rFonts w:ascii="Arial" w:hAnsi="Arial" w:cs="Arial"/>
      <w:sz w:val="20"/>
      <w:szCs w:val="20"/>
    </w:rPr>
  </w:style>
  <w:style w:type="paragraph" w:customStyle="1" w:styleId="ConsPlusDocList">
    <w:name w:val="ConsPlusDocList"/>
    <w:uiPriority w:val="99"/>
    <w:rsid w:val="00B25B8B"/>
    <w:pPr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styleId="DocumentMap">
    <w:name w:val="Document Map"/>
    <w:basedOn w:val="Normal"/>
    <w:link w:val="DocumentMapChar"/>
    <w:uiPriority w:val="99"/>
    <w:semiHidden/>
    <w:rsid w:val="00B25B8B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locked/>
    <w:rsid w:val="00B25B8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consultantplus://offline/ref=4A4E15C9D178D1EFCD0384A71742708EE0606B2E1C66B8C3AFEA113A230E8B2F8EC0169C00E034BC2CH" TargetMode="External"/><Relationship Id="rId299" Type="http://schemas.openxmlformats.org/officeDocument/2006/relationships/hyperlink" Target="consultantplus://offline/ref=4A4E15C9D178D1EFCD0384A71742708EE96B6A2F1D6BE5C9A7B31D382401D43889891A9D00E53BCFBE26H" TargetMode="External"/><Relationship Id="rId303" Type="http://schemas.openxmlformats.org/officeDocument/2006/relationships/hyperlink" Target="consultantplus://offline/ref=4A4E15C9D178D1EFCD0384A71742708EE96B6A2F1D6BE5C9A7B31D382401D43889891A9D00E53BCFBE26H" TargetMode="External"/><Relationship Id="rId21" Type="http://schemas.openxmlformats.org/officeDocument/2006/relationships/hyperlink" Target="consultantplus://offline/ref=4A4E15C9D178D1EFCD0384A71742708EE9696B28126CE5C9A7B31D382401D43889891A9D00E433CDBE24H" TargetMode="External"/><Relationship Id="rId42" Type="http://schemas.openxmlformats.org/officeDocument/2006/relationships/hyperlink" Target="consultantplus://offline/ref=4A4E15C9D178D1EFCD0384A71742708EE0606B2E1C66B8C3AFEA113A230E8B2F8EC0169C00E433BC25H" TargetMode="External"/><Relationship Id="rId63" Type="http://schemas.openxmlformats.org/officeDocument/2006/relationships/hyperlink" Target="consultantplus://offline/ref=4A4E15C9D178D1EFCD0384A71742708EE9696B28126CE5C9A7B31D382401D43889891A9D00E433CDBE24H" TargetMode="External"/><Relationship Id="rId84" Type="http://schemas.openxmlformats.org/officeDocument/2006/relationships/hyperlink" Target="consultantplus://offline/ref=4A4E15C9D178D1EFCD0384A71742708EE9696B28126CE5C9A7B31D382401D43889891A9D00E431C8BE2CH" TargetMode="External"/><Relationship Id="rId138" Type="http://schemas.openxmlformats.org/officeDocument/2006/relationships/hyperlink" Target="consultantplus://offline/ref=4A4E15C9D178D1EFCD0384A71742708EE96B6A2F1D6BE5C9A7B31D382401D43889891A9D00E536CABE22H" TargetMode="External"/><Relationship Id="rId159" Type="http://schemas.openxmlformats.org/officeDocument/2006/relationships/hyperlink" Target="consultantplus://offline/ref=4A4E15C9D178D1EFCD0384A71742708EE96B6A2F1D6BE5C9A7B31D382401D43889891A9D00E536CABE2CH" TargetMode="External"/><Relationship Id="rId170" Type="http://schemas.openxmlformats.org/officeDocument/2006/relationships/hyperlink" Target="consultantplus://offline/ref=4A4E15C9D178D1EFCD0384A71742708EE96B6A2F1D6BE5C9A7B31D382401D43889891A9D00E536CABE22H" TargetMode="External"/><Relationship Id="rId191" Type="http://schemas.openxmlformats.org/officeDocument/2006/relationships/hyperlink" Target="consultantplus://offline/ref=4A4E15C9D178D1EFCD0384A71742708EE96B6A2F1D6BE5C9A7B31D382401D43889891A9D00E536CABE2CH" TargetMode="External"/><Relationship Id="rId205" Type="http://schemas.openxmlformats.org/officeDocument/2006/relationships/hyperlink" Target="consultantplus://offline/ref=4A4E15C9D178D1EFCD0384A71742708EE96B6A2F1D6BE5C9A7B31D382401D43889891A9D00E536CABE22H" TargetMode="External"/><Relationship Id="rId226" Type="http://schemas.openxmlformats.org/officeDocument/2006/relationships/hyperlink" Target="consultantplus://offline/ref=4A4E15C9D178D1EFCD0384A71742708EE96B6A2F1D6BE5C9A7B31D382401D43889891A9D00E536CABE22H" TargetMode="External"/><Relationship Id="rId247" Type="http://schemas.openxmlformats.org/officeDocument/2006/relationships/hyperlink" Target="consultantplus://offline/ref=4A4E15C9D178D1EFCD0384A71742708EE96B6A2F1D6BE5C9A7B31D382401D43889891A9D00E536CABE22H" TargetMode="External"/><Relationship Id="rId107" Type="http://schemas.openxmlformats.org/officeDocument/2006/relationships/hyperlink" Target="consultantplus://offline/ref=4A4E15C9D178D1EFCD0384A71742708EE9696B28126CE5C9A7B31D382401D43889891A9D00E433CDBE24H" TargetMode="External"/><Relationship Id="rId268" Type="http://schemas.openxmlformats.org/officeDocument/2006/relationships/hyperlink" Target="consultantplus://offline/ref=4A4E15C9D178D1EFCD0384A71742708EE96B6A2F1D6BE5C9A7B31D382401D43889891A9D00E536CABE22H" TargetMode="External"/><Relationship Id="rId289" Type="http://schemas.openxmlformats.org/officeDocument/2006/relationships/hyperlink" Target="consultantplus://offline/ref=4A4E15C9D178D1EFCD0384A71742708EE96B6A2F1D6BE5C9A7B31D382401D43889891A9D00E53BCFBE27H" TargetMode="External"/><Relationship Id="rId11" Type="http://schemas.openxmlformats.org/officeDocument/2006/relationships/hyperlink" Target="consultantplus://offline/ref=4A4E15C9D178D1EFCD0384A71742708EE16E692F1D66B8C3AFEA113A230E8B2F8EC0169C00E432BC2CH" TargetMode="External"/><Relationship Id="rId32" Type="http://schemas.openxmlformats.org/officeDocument/2006/relationships/hyperlink" Target="consultantplus://offline/ref=4A4E15C9D178D1EFCD0384A71742708EE9696B28126CE5C9A7B31D382401D43889891A9D00E433CDBE24H" TargetMode="External"/><Relationship Id="rId53" Type="http://schemas.openxmlformats.org/officeDocument/2006/relationships/hyperlink" Target="consultantplus://offline/ref=4A4E15C9D178D1EFCD0384A71742708EE0606B2E1C66B8C3AFEA113A230E8B2F8EC0169C00E736BC29H" TargetMode="External"/><Relationship Id="rId74" Type="http://schemas.openxmlformats.org/officeDocument/2006/relationships/hyperlink" Target="consultantplus://offline/ref=4A4E15C9D178D1EFCD0384A71742708EE0606B2E1C66B8C3AFEA113A230E8B2F8EC0169C00E734BC2CH" TargetMode="External"/><Relationship Id="rId128" Type="http://schemas.openxmlformats.org/officeDocument/2006/relationships/hyperlink" Target="consultantplus://offline/ref=4A4E15C9D178D1EFCD0384A71742708EE96B6A2F1D6BE5C9A7B31D382401D43889891A9D00E536CABE2CH" TargetMode="External"/><Relationship Id="rId149" Type="http://schemas.openxmlformats.org/officeDocument/2006/relationships/hyperlink" Target="consultantplus://offline/ref=4A4E15C9D178D1EFCD0384A71742708EE96B6A2F1D6BE5C9A7B31D382401D43889891A9D00E536CABE2CH" TargetMode="External"/><Relationship Id="rId314" Type="http://schemas.openxmlformats.org/officeDocument/2006/relationships/hyperlink" Target="consultantplus://offline/ref=4A4E15C9D178D1EFCD0384A71742708EE96B6A2F1D6BE5C9A7B31D382401D43889891A9D00E53BCFBE27H" TargetMode="External"/><Relationship Id="rId5" Type="http://schemas.openxmlformats.org/officeDocument/2006/relationships/hyperlink" Target="consultantplus://offline/ref=4A4E15C9D178D1EFCD0384A71742708EE96B6A2F1D6BE5C9A7B31D382401D43889891A9D00E433CEBE21H" TargetMode="External"/><Relationship Id="rId95" Type="http://schemas.openxmlformats.org/officeDocument/2006/relationships/hyperlink" Target="consultantplus://offline/ref=4A4E15C9D178D1EFCD0384A71742708EE9696B28126CE5C9A7B31D382401D43889891A9D00E433CDBE24H" TargetMode="External"/><Relationship Id="rId160" Type="http://schemas.openxmlformats.org/officeDocument/2006/relationships/hyperlink" Target="consultantplus://offline/ref=4A4E15C9D178D1EFCD0384A71742708EE96B6A2F1D6BE5C9A7B31D382401D43889891A9D00E536CABE2CH" TargetMode="External"/><Relationship Id="rId181" Type="http://schemas.openxmlformats.org/officeDocument/2006/relationships/hyperlink" Target="consultantplus://offline/ref=4A4E15C9D178D1EFCD0384A71742708EE96B6A2F1D6BE5C9A7B31D382401D43889891A9D00E536CABE22H" TargetMode="External"/><Relationship Id="rId216" Type="http://schemas.openxmlformats.org/officeDocument/2006/relationships/hyperlink" Target="consultantplus://offline/ref=4A4E15C9D178D1EFCD0384A71742708EE96B6A2F1D6BE5C9A7B31D382401D43889891A9D00E536CABE22H" TargetMode="External"/><Relationship Id="rId237" Type="http://schemas.openxmlformats.org/officeDocument/2006/relationships/hyperlink" Target="consultantplus://offline/ref=4A4E15C9D178D1EFCD0384A71742708EE96B6A2F1D6BE5C9A7B31D382401D43889891A9D00E536CABE22H" TargetMode="External"/><Relationship Id="rId258" Type="http://schemas.openxmlformats.org/officeDocument/2006/relationships/hyperlink" Target="consultantplus://offline/ref=4A4E15C9D178D1EFCD0384A71742708EE96B6A2F1D6BE5C9A7B31D382401D43889891A9D00E536CABE22H" TargetMode="External"/><Relationship Id="rId279" Type="http://schemas.openxmlformats.org/officeDocument/2006/relationships/hyperlink" Target="consultantplus://offline/ref=4A4E15C9D178D1EFCD0384A71742708EE96B6A2F1D6BE5C9A7B31D382401D43889891A9D00E536CABE22H" TargetMode="External"/><Relationship Id="rId22" Type="http://schemas.openxmlformats.org/officeDocument/2006/relationships/hyperlink" Target="consultantplus://offline/ref=4A4E15C9D178D1EFCD0384A71742708EE0606B2E1C66B8C3AFEA113A230E8B2F8EC0169C00E433BC25H" TargetMode="External"/><Relationship Id="rId43" Type="http://schemas.openxmlformats.org/officeDocument/2006/relationships/hyperlink" Target="consultantplus://offline/ref=4A4E15C9D178D1EFCD0384A71742708EE0606B2E1C66B8C3AFEA113A230E8B2F8EC0169C00E736BC29H" TargetMode="External"/><Relationship Id="rId64" Type="http://schemas.openxmlformats.org/officeDocument/2006/relationships/hyperlink" Target="consultantplus://offline/ref=4A4E15C9D178D1EFCD0384A71742708EE9696B28126CE5C9A7B31D382401D43889891A9D00E431C8BE2CH" TargetMode="External"/><Relationship Id="rId118" Type="http://schemas.openxmlformats.org/officeDocument/2006/relationships/hyperlink" Target="consultantplus://offline/ref=4A4E15C9D178D1EFCD0384A71742708EE0606B2E1C66B8C3AFEA113A230E8B2F8EC0169C00E734BC29H" TargetMode="External"/><Relationship Id="rId139" Type="http://schemas.openxmlformats.org/officeDocument/2006/relationships/hyperlink" Target="consultantplus://offline/ref=4A4E15C9D178D1EFCD0384A71742708EE96B6A2F1D6BE5C9A7B31D382401D43889891A9D00E536CABE2CH" TargetMode="External"/><Relationship Id="rId290" Type="http://schemas.openxmlformats.org/officeDocument/2006/relationships/hyperlink" Target="consultantplus://offline/ref=4A4E15C9D178D1EFCD0384A71742708EE96B6A2F1D6BE5C9A7B31D382401D43889891A9D00E53BCFBE26H" TargetMode="External"/><Relationship Id="rId304" Type="http://schemas.openxmlformats.org/officeDocument/2006/relationships/hyperlink" Target="consultantplus://offline/ref=4A4E15C9D178D1EFCD0384A71742708EE96B6A2F1D6BE5C9A7B31D382401D43889891A9D00E53BCFBE26H" TargetMode="External"/><Relationship Id="rId85" Type="http://schemas.openxmlformats.org/officeDocument/2006/relationships/hyperlink" Target="consultantplus://offline/ref=4A4E15C9D178D1EFCD0384A71742708EE9696B28126CE5C9A7B31D382401D43889891A9D00E433CDBE24H" TargetMode="External"/><Relationship Id="rId150" Type="http://schemas.openxmlformats.org/officeDocument/2006/relationships/hyperlink" Target="consultantplus://offline/ref=4A4E15C9D178D1EFCD0384A71742708EE96B6A2F1D6BE5C9A7B31D382401D43889891A9D00E536CABE23H" TargetMode="External"/><Relationship Id="rId171" Type="http://schemas.openxmlformats.org/officeDocument/2006/relationships/hyperlink" Target="consultantplus://offline/ref=4A4E15C9D178D1EFCD0384A71742708EE96B6A2F1D6BE5C9A7B31D382401D43889891A9D00E536CABE22H" TargetMode="External"/><Relationship Id="rId192" Type="http://schemas.openxmlformats.org/officeDocument/2006/relationships/hyperlink" Target="consultantplus://offline/ref=4A4E15C9D178D1EFCD0384A71742708EE96B6A2F1D6BE5C9A7B31D382401D43889891A9D00E536CABE22H" TargetMode="External"/><Relationship Id="rId206" Type="http://schemas.openxmlformats.org/officeDocument/2006/relationships/hyperlink" Target="consultantplus://offline/ref=4A4E15C9D178D1EFCD0384A71742708EE96B6A2F1D6BE5C9A7B31D382401D43889891A9D00E536CABE22H" TargetMode="External"/><Relationship Id="rId227" Type="http://schemas.openxmlformats.org/officeDocument/2006/relationships/hyperlink" Target="consultantplus://offline/ref=4A4E15C9D178D1EFCD0384A71742708EE96B6A2F1D6BE5C9A7B31D382401D43889891A9D00E536CABE2CH" TargetMode="External"/><Relationship Id="rId248" Type="http://schemas.openxmlformats.org/officeDocument/2006/relationships/hyperlink" Target="consultantplus://offline/ref=4A4E15C9D178D1EFCD0384A71742708EE96B6A2F1D6BE5C9A7B31D382401D43889891A9D00E536CABE22H" TargetMode="External"/><Relationship Id="rId269" Type="http://schemas.openxmlformats.org/officeDocument/2006/relationships/hyperlink" Target="consultantplus://offline/ref=4A4E15C9D178D1EFCD0384A71742708EE96B6A2F1D6BE5C9A7B31D382401D43889891A9D00E536CABE22H" TargetMode="External"/><Relationship Id="rId12" Type="http://schemas.openxmlformats.org/officeDocument/2006/relationships/hyperlink" Target="consultantplus://offline/ref=4A4E15C9D178D1EFCD0384A71742708EE0606B2E1C66B8C3AFEA113A230E8B2F8EC0169C00E433BC25H" TargetMode="External"/><Relationship Id="rId33" Type="http://schemas.openxmlformats.org/officeDocument/2006/relationships/hyperlink" Target="consultantplus://offline/ref=4A4E15C9D178D1EFCD0384A71742708EE9696B28126CE5C9A7B31D382401D43889891A9D00E431C5BE24H" TargetMode="External"/><Relationship Id="rId108" Type="http://schemas.openxmlformats.org/officeDocument/2006/relationships/hyperlink" Target="consultantplus://offline/ref=4A4E15C9D178D1EFCD0384A71742708EE9696B28126CE5C9A7B31D382401D43889891A9D00E430C9BE23H" TargetMode="External"/><Relationship Id="rId129" Type="http://schemas.openxmlformats.org/officeDocument/2006/relationships/hyperlink" Target="consultantplus://offline/ref=4A4E15C9D178D1EFCD0384A71742708EE96B6A2F1D6BE5C9A7B31D382401D43889891A9D00E536CABE22H" TargetMode="External"/><Relationship Id="rId280" Type="http://schemas.openxmlformats.org/officeDocument/2006/relationships/hyperlink" Target="consultantplus://offline/ref=4A4E15C9D178D1EFCD0384A71742708EE96B6A2F1D6BE5C9A7B31D382401D43889891A9D00E536CABE23H" TargetMode="External"/><Relationship Id="rId315" Type="http://schemas.openxmlformats.org/officeDocument/2006/relationships/hyperlink" Target="consultantplus://offline/ref=4A4E15C9D178D1EFCD0384A71742708EE96B6A2F1D6BE5C9A7B31D382401D43889891A9D00E53BCFBE26H" TargetMode="External"/><Relationship Id="rId54" Type="http://schemas.openxmlformats.org/officeDocument/2006/relationships/hyperlink" Target="consultantplus://offline/ref=4A4E15C9D178D1EFCD0384A71742708EE0606B2E1C66B8C3AFEA113A230E8B2F8EC0169C00E735BC2CH" TargetMode="External"/><Relationship Id="rId75" Type="http://schemas.openxmlformats.org/officeDocument/2006/relationships/hyperlink" Target="consultantplus://offline/ref=4A4E15C9D178D1EFCD0384A71742708EE9696B28126CE5C9A7B31D382401D43889891A9D00E433CDBE24H" TargetMode="External"/><Relationship Id="rId96" Type="http://schemas.openxmlformats.org/officeDocument/2006/relationships/hyperlink" Target="consultantplus://offline/ref=4A4E15C9D178D1EFCD0384A71742708EE0606B2E1C66B8C3AFEA113A230E8B2F8EC0169C00E433BC25H" TargetMode="External"/><Relationship Id="rId140" Type="http://schemas.openxmlformats.org/officeDocument/2006/relationships/hyperlink" Target="consultantplus://offline/ref=4A4E15C9D178D1EFCD0384A71742708EE96B6A2F1D6BE5C9A7B31D382401D43889891A9D00E536CABE22H" TargetMode="External"/><Relationship Id="rId161" Type="http://schemas.openxmlformats.org/officeDocument/2006/relationships/hyperlink" Target="consultantplus://offline/ref=4A4E15C9D178D1EFCD0384A71742708EE96B6A2F1D6BE5C9A7B31D382401D43889891A9D00E536CABE22H" TargetMode="External"/><Relationship Id="rId182" Type="http://schemas.openxmlformats.org/officeDocument/2006/relationships/hyperlink" Target="consultantplus://offline/ref=4A4E15C9D178D1EFCD0384A71742708EE96B6A2F1D6BE5C9A7B31D382401D43889891A9D00E536CABE22H" TargetMode="External"/><Relationship Id="rId217" Type="http://schemas.openxmlformats.org/officeDocument/2006/relationships/hyperlink" Target="consultantplus://offline/ref=4A4E15C9D178D1EFCD0384A71742708EE96B6A2F1D6BE5C9A7B31D382401D43889891A9D00E536CABE2CH" TargetMode="External"/><Relationship Id="rId6" Type="http://schemas.openxmlformats.org/officeDocument/2006/relationships/hyperlink" Target="consultantplus://offline/ref=4A4E15C9D178D1EFCD0384A71742708EE96B6A2F1D6BE5C9A7B31D382401D43889891A9D00E433CFBE22H" TargetMode="External"/><Relationship Id="rId238" Type="http://schemas.openxmlformats.org/officeDocument/2006/relationships/hyperlink" Target="consultantplus://offline/ref=4A4E15C9D178D1EFCD0384A71742708EE96B6A2F1D6BE5C9A7B31D382401D43889891A9D00E536CABE22H" TargetMode="External"/><Relationship Id="rId259" Type="http://schemas.openxmlformats.org/officeDocument/2006/relationships/hyperlink" Target="consultantplus://offline/ref=4A4E15C9D178D1EFCD0384A71742708EE96B6A2F1D6BE5C9A7B31D382401D43889891A9D00E536CABE22H" TargetMode="External"/><Relationship Id="rId23" Type="http://schemas.openxmlformats.org/officeDocument/2006/relationships/hyperlink" Target="consultantplus://offline/ref=4A4E15C9D178D1EFCD0384A71742708EE9696B28126CE5C9A7B31D382401D43889891A9D00E433CDBE24H" TargetMode="External"/><Relationship Id="rId119" Type="http://schemas.openxmlformats.org/officeDocument/2006/relationships/hyperlink" Target="consultantplus://offline/ref=4A4E15C9D178D1EFCD0384A71742708EE9696B28126CE5C9A7B31D382401D43889891A9D00E433CDBE24H" TargetMode="External"/><Relationship Id="rId270" Type="http://schemas.openxmlformats.org/officeDocument/2006/relationships/hyperlink" Target="consultantplus://offline/ref=4A4E15C9D178D1EFCD0384A71742708EE96B6A2F1D6BE5C9A7B31D382401D43889891A9D00E536CABE22H" TargetMode="External"/><Relationship Id="rId291" Type="http://schemas.openxmlformats.org/officeDocument/2006/relationships/hyperlink" Target="consultantplus://offline/ref=4A4E15C9D178D1EFCD0384A71742708EE96B6A2F1D6BE5C9A7B31D382401D43889891A9D00E53BCFBE26H" TargetMode="External"/><Relationship Id="rId305" Type="http://schemas.openxmlformats.org/officeDocument/2006/relationships/hyperlink" Target="consultantplus://offline/ref=4A4E15C9D178D1EFCD0384A71742708EE96B6A2F1D6BE5C9A7B31D382401D43889891A9D00E53BCFBE27H" TargetMode="External"/><Relationship Id="rId44" Type="http://schemas.openxmlformats.org/officeDocument/2006/relationships/hyperlink" Target="consultantplus://offline/ref=4A4E15C9D178D1EFCD0384A71742708EE0606B2E1C66B8C3AFEA113A230E8B2F8EC0169C00E735BC2CH" TargetMode="External"/><Relationship Id="rId65" Type="http://schemas.openxmlformats.org/officeDocument/2006/relationships/hyperlink" Target="consultantplus://offline/ref=4A4E15C9D178D1EFCD0384A71742708EE9696B28126CE5C9A7B31D382401D43889891A9D00E431C5BE24H" TargetMode="External"/><Relationship Id="rId86" Type="http://schemas.openxmlformats.org/officeDocument/2006/relationships/hyperlink" Target="consultantplus://offline/ref=4A4E15C9D178D1EFCD0384A71742708EE96B6A2F1D6BE5C9A7B31D382401D43889891A9D00E431C4BE24H" TargetMode="External"/><Relationship Id="rId130" Type="http://schemas.openxmlformats.org/officeDocument/2006/relationships/hyperlink" Target="consultantplus://offline/ref=4A4E15C9D178D1EFCD0384A71742708EE96B6A2F1D6BE5C9A7B31D382401D43889891A9D00E536CABE2CH" TargetMode="External"/><Relationship Id="rId151" Type="http://schemas.openxmlformats.org/officeDocument/2006/relationships/hyperlink" Target="consultantplus://offline/ref=4A4E15C9D178D1EFCD0384A71742708EE96B6A2F1D6BE5C9A7B31D382401D43889891A9D00E536CABE22H" TargetMode="External"/><Relationship Id="rId172" Type="http://schemas.openxmlformats.org/officeDocument/2006/relationships/hyperlink" Target="consultantplus://offline/ref=4A4E15C9D178D1EFCD0384A71742708EE96B6A2F1D6BE5C9A7B31D382401D43889891A9D00E536CABE2CH" TargetMode="External"/><Relationship Id="rId193" Type="http://schemas.openxmlformats.org/officeDocument/2006/relationships/hyperlink" Target="consultantplus://offline/ref=4A4E15C9D178D1EFCD0384A71742708EE96B6A2F1D6BE5C9A7B31D382401D43889891A9D00E536CABE22H" TargetMode="External"/><Relationship Id="rId207" Type="http://schemas.openxmlformats.org/officeDocument/2006/relationships/hyperlink" Target="consultantplus://offline/ref=4A4E15C9D178D1EFCD0384A71742708EE96B6A2F1D6BE5C9A7B31D382401D43889891A9D00E536CABE22H" TargetMode="External"/><Relationship Id="rId228" Type="http://schemas.openxmlformats.org/officeDocument/2006/relationships/hyperlink" Target="consultantplus://offline/ref=4A4E15C9D178D1EFCD0384A71742708EE96B6A2F1D6BE5C9A7B31D382401D43889891A9D00E536CABE22H" TargetMode="External"/><Relationship Id="rId249" Type="http://schemas.openxmlformats.org/officeDocument/2006/relationships/hyperlink" Target="consultantplus://offline/ref=4A4E15C9D178D1EFCD0384A71742708EE96B6A2F1D6BE5C9A7B31D382401D43889891A9D00E536CABE22H" TargetMode="External"/><Relationship Id="rId13" Type="http://schemas.openxmlformats.org/officeDocument/2006/relationships/hyperlink" Target="consultantplus://offline/ref=4A4E15C9D178D1EFCD0384A71742708EE0606B2E1C66B8C3AFEA113A230E8B2F8EC0169C00E736BC29H" TargetMode="External"/><Relationship Id="rId109" Type="http://schemas.openxmlformats.org/officeDocument/2006/relationships/hyperlink" Target="consultantplus://offline/ref=4A4E15C9D178D1EFCD0384A71742708EE9696B28126CE5C9A7B31D382401D43889891A9D00E433CDBE24H" TargetMode="External"/><Relationship Id="rId260" Type="http://schemas.openxmlformats.org/officeDocument/2006/relationships/hyperlink" Target="consultantplus://offline/ref=4A4E15C9D178D1EFCD0384A71742708EE96B6A2F1D6BE5C9A7B31D382401D43889891A9D00E536CABE22H" TargetMode="External"/><Relationship Id="rId281" Type="http://schemas.openxmlformats.org/officeDocument/2006/relationships/hyperlink" Target="consultantplus://offline/ref=4A4E15C9D178D1EFCD0384A71742708EE96B6A2F1D6BE5C9A7B31D382401D43889891A9D00E536CABE2CH" TargetMode="External"/><Relationship Id="rId316" Type="http://schemas.openxmlformats.org/officeDocument/2006/relationships/hyperlink" Target="consultantplus://offline/ref=4A4E15C9D178D1EFCD0384A71742708EE96B6A2F1D6BE5C9A7B31D382401D43889891A9D00E53BCFBE26H" TargetMode="External"/><Relationship Id="rId34" Type="http://schemas.openxmlformats.org/officeDocument/2006/relationships/hyperlink" Target="consultantplus://offline/ref=4A4E15C9D178D1EFCD0384A71742708EE9696B28126CE5C9A7B31D382401D43889891A9D00E433CDBE24H" TargetMode="External"/><Relationship Id="rId55" Type="http://schemas.openxmlformats.org/officeDocument/2006/relationships/hyperlink" Target="consultantplus://offline/ref=4A4E15C9D178D1EFCD0384A71742708EE0606B2E1C66B8C3AFEA113A230E8B2F8EC0169C00E637BC2CH" TargetMode="External"/><Relationship Id="rId76" Type="http://schemas.openxmlformats.org/officeDocument/2006/relationships/hyperlink" Target="consultantplus://offline/ref=4A4E15C9D178D1EFCD0384A71742708EE0606B2E1C66B8C3AFEA113A230E8B2F8EC0169C00E433BC25H" TargetMode="External"/><Relationship Id="rId97" Type="http://schemas.openxmlformats.org/officeDocument/2006/relationships/hyperlink" Target="consultantplus://offline/ref=4A4E15C9D178D1EFCD0384A71742708EE0606B2E1C66B8C3AFEA113A230E8B2F8EC0169C00E736BC29H" TargetMode="External"/><Relationship Id="rId120" Type="http://schemas.openxmlformats.org/officeDocument/2006/relationships/hyperlink" Target="consultantplus://offline/ref=4A4E15C9D178D1EFCD0384A71742708EE96B6A2F1D6BE5C9A7B31D382401D43889891A9D00E431CCBE2DH" TargetMode="External"/><Relationship Id="rId141" Type="http://schemas.openxmlformats.org/officeDocument/2006/relationships/hyperlink" Target="consultantplus://offline/ref=4A4E15C9D178D1EFCD0384A71742708EE96B6A2F1D6BE5C9A7B31D382401D43889891A9D00E536CABE22H" TargetMode="External"/><Relationship Id="rId7" Type="http://schemas.openxmlformats.org/officeDocument/2006/relationships/hyperlink" Target="consultantplus://offline/ref=4A4E15C9D178D1EFCD0384A71742708EE96B6A2F1D6BE5C9A7B31D382401D43889891A9D00E535C9BE24H" TargetMode="External"/><Relationship Id="rId162" Type="http://schemas.openxmlformats.org/officeDocument/2006/relationships/hyperlink" Target="consultantplus://offline/ref=4A4E15C9D178D1EFCD0384A71742708EE96B6A2F1D6BE5C9A7B31D382401D43889891A9D00E536CABE22H" TargetMode="External"/><Relationship Id="rId183" Type="http://schemas.openxmlformats.org/officeDocument/2006/relationships/hyperlink" Target="consultantplus://offline/ref=4A4E15C9D178D1EFCD0384A71742708EE96B6A2F1D6BE5C9A7B31D382401D43889891A9D00E536CABE2CH" TargetMode="External"/><Relationship Id="rId218" Type="http://schemas.openxmlformats.org/officeDocument/2006/relationships/hyperlink" Target="consultantplus://offline/ref=4A4E15C9D178D1EFCD0384A71742708EE96B6A2F1D6BE5C9A7B31D382401D43889891A9D00E536CABE22H" TargetMode="External"/><Relationship Id="rId239" Type="http://schemas.openxmlformats.org/officeDocument/2006/relationships/hyperlink" Target="consultantplus://offline/ref=4A4E15C9D178D1EFCD0384A71742708EE96B6A2F1D6BE5C9A7B31D382401D43889891A9D00E536CABE22H" TargetMode="External"/><Relationship Id="rId250" Type="http://schemas.openxmlformats.org/officeDocument/2006/relationships/hyperlink" Target="consultantplus://offline/ref=4A4E15C9D178D1EFCD0384A71742708EE96B6A2F1D6BE5C9A7B31D382401D43889891A9D00E536CABE22H" TargetMode="External"/><Relationship Id="rId271" Type="http://schemas.openxmlformats.org/officeDocument/2006/relationships/hyperlink" Target="consultantplus://offline/ref=4A4E15C9D178D1EFCD0384A71742708EE96B6A2F1D6BE5C9A7B31D382401D43889891A9D00E536CABE2CH" TargetMode="External"/><Relationship Id="rId292" Type="http://schemas.openxmlformats.org/officeDocument/2006/relationships/hyperlink" Target="consultantplus://offline/ref=4A4E15C9D178D1EFCD0384A71742708EE96B6A2F1D6BE5C9A7B31D382401D43889891A9D00E53BCFBE26H" TargetMode="External"/><Relationship Id="rId306" Type="http://schemas.openxmlformats.org/officeDocument/2006/relationships/hyperlink" Target="consultantplus://offline/ref=4A4E15C9D178D1EFCD0384A71742708EE96B6A2F1D6BE5C9A7B31D382401D43889891A9D00E53BCFBE26H" TargetMode="External"/><Relationship Id="rId24" Type="http://schemas.openxmlformats.org/officeDocument/2006/relationships/hyperlink" Target="consultantplus://offline/ref=4A4E15C9D178D1EFCD0384A71742708EE0606B2E1C66B8C3AFEA113A230E8B2F8EC0169C00E433BC25H" TargetMode="External"/><Relationship Id="rId45" Type="http://schemas.openxmlformats.org/officeDocument/2006/relationships/hyperlink" Target="consultantplus://offline/ref=4A4E15C9D178D1EFCD0384A71742708EE0606B2E1C66B8C3AFEA113A230E8B2F8EC0169C00E637BC2CH" TargetMode="External"/><Relationship Id="rId66" Type="http://schemas.openxmlformats.org/officeDocument/2006/relationships/hyperlink" Target="consultantplus://offline/ref=4A4E15C9D178D1EFCD0384A71742708EE9696B28126CE5C9A7B31D382401D43889891A9D00E431C8BE2CH" TargetMode="External"/><Relationship Id="rId87" Type="http://schemas.openxmlformats.org/officeDocument/2006/relationships/hyperlink" Target="consultantplus://offline/ref=4A4E15C9D178D1EFCD0384A71742708EE96B6A2F1D6BE5C9A7B31D382401D43889891A9D00E431C9BE20H" TargetMode="External"/><Relationship Id="rId110" Type="http://schemas.openxmlformats.org/officeDocument/2006/relationships/hyperlink" Target="consultantplus://offline/ref=4A4E15C9D178D1EFCD0384A71742708EE96B6A2F1D6BE5C9A7B31D382401D43889891A9D00E535C9BE24H" TargetMode="External"/><Relationship Id="rId131" Type="http://schemas.openxmlformats.org/officeDocument/2006/relationships/hyperlink" Target="consultantplus://offline/ref=4A4E15C9D178D1EFCD0384A71742708EE96B6A2F1D6BE5C9A7B31D382401D43889891A9D00E536CABE22H" TargetMode="External"/><Relationship Id="rId152" Type="http://schemas.openxmlformats.org/officeDocument/2006/relationships/hyperlink" Target="consultantplus://offline/ref=4A4E15C9D178D1EFCD0384A71742708EE96B6A2F1D6BE5C9A7B31D382401D43889891A9D00E536CABE22H" TargetMode="External"/><Relationship Id="rId173" Type="http://schemas.openxmlformats.org/officeDocument/2006/relationships/hyperlink" Target="consultantplus://offline/ref=4A4E15C9D178D1EFCD0384A71742708EE96B6A2F1D6BE5C9A7B31D382401D43889891A9D00E536CABE23H" TargetMode="External"/><Relationship Id="rId194" Type="http://schemas.openxmlformats.org/officeDocument/2006/relationships/hyperlink" Target="consultantplus://offline/ref=4A4E15C9D178D1EFCD0384A71742708EE96B6A2F1D6BE5C9A7B31D382401D43889891A9D00E536CABE22H" TargetMode="External"/><Relationship Id="rId208" Type="http://schemas.openxmlformats.org/officeDocument/2006/relationships/hyperlink" Target="consultantplus://offline/ref=4A4E15C9D178D1EFCD0384A71742708EE96B6A2F1D6BE5C9A7B31D382401D43889891A9D00E536CABE22H" TargetMode="External"/><Relationship Id="rId229" Type="http://schemas.openxmlformats.org/officeDocument/2006/relationships/hyperlink" Target="consultantplus://offline/ref=4A4E15C9D178D1EFCD0384A71742708EE96B6A2F1D6BE5C9A7B31D382401D43889891A9D00E536CABE2CH" TargetMode="External"/><Relationship Id="rId19" Type="http://schemas.openxmlformats.org/officeDocument/2006/relationships/hyperlink" Target="consultantplus://offline/ref=4A4E15C9D178D1EFCD0384A71742708EE0606B2E1C66B8C3AFEA113A230E8B2F8EC0169C00E034BC2CH" TargetMode="External"/><Relationship Id="rId224" Type="http://schemas.openxmlformats.org/officeDocument/2006/relationships/hyperlink" Target="consultantplus://offline/ref=4A4E15C9D178D1EFCD0384A71742708EE96B6A2F1D6BE5C9A7B31D382401D43889891A9D00E536CABE22H" TargetMode="External"/><Relationship Id="rId240" Type="http://schemas.openxmlformats.org/officeDocument/2006/relationships/hyperlink" Target="consultantplus://offline/ref=4A4E15C9D178D1EFCD0384A71742708EE96B6A2F1D6BE5C9A7B31D382401D43889891A9D00E536CABE22H" TargetMode="External"/><Relationship Id="rId245" Type="http://schemas.openxmlformats.org/officeDocument/2006/relationships/hyperlink" Target="consultantplus://offline/ref=4A4E15C9D178D1EFCD0384A71742708EE96B6A2F1D6BE5C9A7B31D382401D43889891A9D00E536CABE22H" TargetMode="External"/><Relationship Id="rId261" Type="http://schemas.openxmlformats.org/officeDocument/2006/relationships/hyperlink" Target="consultantplus://offline/ref=4A4E15C9D178D1EFCD0384A71742708EE96B6A2F1D6BE5C9A7B31D382401D43889891A9D00E536CABE22H" TargetMode="External"/><Relationship Id="rId266" Type="http://schemas.openxmlformats.org/officeDocument/2006/relationships/hyperlink" Target="consultantplus://offline/ref=4A4E15C9D178D1EFCD0384A71742708EE96B6A2F1D6BE5C9A7B31D382401D43889891A9D00E536CABE22H" TargetMode="External"/><Relationship Id="rId287" Type="http://schemas.openxmlformats.org/officeDocument/2006/relationships/hyperlink" Target="consultantplus://offline/ref=4A4E15C9D178D1EFCD0384A71742708EE96B6A2F1D6BE5C9A7B31D382401D43889891A9D00E53BCFBE26H" TargetMode="External"/><Relationship Id="rId14" Type="http://schemas.openxmlformats.org/officeDocument/2006/relationships/hyperlink" Target="consultantplus://offline/ref=4A4E15C9D178D1EFCD0384A71742708EE0606B2E1C66B8C3AFEA113A230E8B2F8EC0169C00E735BC2CH" TargetMode="External"/><Relationship Id="rId30" Type="http://schemas.openxmlformats.org/officeDocument/2006/relationships/hyperlink" Target="consultantplus://offline/ref=4A4E15C9D178D1EFCD0384A71742708EE0606B2E1C66B8C3AFEA113A230E8B2F8EC0169C00E735BC29H" TargetMode="External"/><Relationship Id="rId35" Type="http://schemas.openxmlformats.org/officeDocument/2006/relationships/hyperlink" Target="consultantplus://offline/ref=4A4E15C9D178D1EFCD0384A71742708EE9696B28126CE5C9A7B31D382401D43889891A9D00E437CCBE25H" TargetMode="External"/><Relationship Id="rId56" Type="http://schemas.openxmlformats.org/officeDocument/2006/relationships/hyperlink" Target="consultantplus://offline/ref=4A4E15C9D178D1EFCD0384A71742708EE0606B2E1C66B8C3AFEA113A230E8B2F8EC0169C00E734BC2CH" TargetMode="External"/><Relationship Id="rId77" Type="http://schemas.openxmlformats.org/officeDocument/2006/relationships/hyperlink" Target="consultantplus://offline/ref=4A4E15C9D178D1EFCD0384A71742708EE0606B2E1C66B8C3AFEA113A230E8B2F8EC0169C00E736BC29H" TargetMode="External"/><Relationship Id="rId100" Type="http://schemas.openxmlformats.org/officeDocument/2006/relationships/hyperlink" Target="consultantplus://offline/ref=4A4E15C9D178D1EFCD0384A71742708EE0606B2E1C66B8C3AFEA113A230E8B2F8EC0169C00E734BC2CH" TargetMode="External"/><Relationship Id="rId105" Type="http://schemas.openxmlformats.org/officeDocument/2006/relationships/hyperlink" Target="consultantplus://offline/ref=4A4E15C9D178D1EFCD0384A71742708EE9696B28126CE5C9A7B31D382401D43889891A9D00E433CDBE24H" TargetMode="External"/><Relationship Id="rId126" Type="http://schemas.openxmlformats.org/officeDocument/2006/relationships/hyperlink" Target="consultantplus://offline/ref=4A4E15C9D178D1EFCD0384A71742708EE96B6A2F1D6BE5C9A7B31D382401D43889891A9D00E536CABE2CH" TargetMode="External"/><Relationship Id="rId147" Type="http://schemas.openxmlformats.org/officeDocument/2006/relationships/hyperlink" Target="consultantplus://offline/ref=4A4E15C9D178D1EFCD0384A71742708EE96B6A2F1D6BE5C9A7B31D382401D43889891A9D00E536CABE22H" TargetMode="External"/><Relationship Id="rId168" Type="http://schemas.openxmlformats.org/officeDocument/2006/relationships/hyperlink" Target="consultantplus://offline/ref=4A4E15C9D178D1EFCD0384A71742708EE96B6A2F1D6BE5C9A7B31D382401D43889891A9D00E536CABE22H" TargetMode="External"/><Relationship Id="rId282" Type="http://schemas.openxmlformats.org/officeDocument/2006/relationships/hyperlink" Target="consultantplus://offline/ref=4A4E15C9D178D1EFCD0384A71742708EE96B6A2F1D6BE5C9A7B31D382401D43889891A9D00E536CABE22H" TargetMode="External"/><Relationship Id="rId312" Type="http://schemas.openxmlformats.org/officeDocument/2006/relationships/hyperlink" Target="consultantplus://offline/ref=4A4E15C9D178D1EFCD0384A71742708EE96B6A2F1D6BE5C9A7B31D382401D43889891A9D00E53BCFBE26H" TargetMode="External"/><Relationship Id="rId317" Type="http://schemas.openxmlformats.org/officeDocument/2006/relationships/hyperlink" Target="consultantplus://offline/ref=4A4E15C9D178D1EFCD0384A71742708EE96B6A2F1D6BE5C9A7B31D382401D43889891A9D00E53BCFBE27H" TargetMode="External"/><Relationship Id="rId8" Type="http://schemas.openxmlformats.org/officeDocument/2006/relationships/hyperlink" Target="consultantplus://offline/ref=4A4E15C9D178D1EFCD0384A71742708EE16C6F221466B8C3AFEA113A230E8B2F8EC0169C00E432BC2CH" TargetMode="External"/><Relationship Id="rId51" Type="http://schemas.openxmlformats.org/officeDocument/2006/relationships/hyperlink" Target="consultantplus://offline/ref=4A4E15C9D178D1EFCD0384A71742708EE9696B28126CE5C9A7B31D382401D43889891A9D00E433CDBE24H" TargetMode="External"/><Relationship Id="rId72" Type="http://schemas.openxmlformats.org/officeDocument/2006/relationships/hyperlink" Target="consultantplus://offline/ref=4A4E15C9D178D1EFCD0384A71742708EE0606B2E1C66B8C3AFEA113A230E8B2F8EC0169C00E433BC25H" TargetMode="External"/><Relationship Id="rId93" Type="http://schemas.openxmlformats.org/officeDocument/2006/relationships/hyperlink" Target="consultantplus://offline/ref=4A4E15C9D178D1EFCD0384A71742708EE0606B2E1C66B8C3AFEA113A230E8B2F8EC0169C00E734BC29H" TargetMode="External"/><Relationship Id="rId98" Type="http://schemas.openxmlformats.org/officeDocument/2006/relationships/hyperlink" Target="consultantplus://offline/ref=4A4E15C9D178D1EFCD0384A71742708EE0606B2E1C66B8C3AFEA113A230E8B2F8EC0169C00E735BC2CH" TargetMode="External"/><Relationship Id="rId121" Type="http://schemas.openxmlformats.org/officeDocument/2006/relationships/hyperlink" Target="consultantplus://offline/ref=4A4E15C9D178D1EFCD0384A71742708EE96B6A2F1D6BE5C9A7B31D382401D43889891A9D00E431CCBE2DH" TargetMode="External"/><Relationship Id="rId142" Type="http://schemas.openxmlformats.org/officeDocument/2006/relationships/hyperlink" Target="consultantplus://offline/ref=4A4E15C9D178D1EFCD0384A71742708EE96B6A2F1D6BE5C9A7B31D382401D43889891A9D00E536CABE22H" TargetMode="External"/><Relationship Id="rId163" Type="http://schemas.openxmlformats.org/officeDocument/2006/relationships/hyperlink" Target="consultantplus://offline/ref=4A4E15C9D178D1EFCD0384A71742708EE96B6A2F1D6BE5C9A7B31D382401D43889891A9D00E536CABE22H" TargetMode="External"/><Relationship Id="rId184" Type="http://schemas.openxmlformats.org/officeDocument/2006/relationships/hyperlink" Target="consultantplus://offline/ref=4A4E15C9D178D1EFCD0384A71742708EE96B6A2F1D6BE5C9A7B31D382401D43889891A9D00E536CABE22H" TargetMode="External"/><Relationship Id="rId189" Type="http://schemas.openxmlformats.org/officeDocument/2006/relationships/hyperlink" Target="consultantplus://offline/ref=4A4E15C9D178D1EFCD0384A71742708EE96B6A2F1D6BE5C9A7B31D382401D43889891A9D00E536CABE2CH" TargetMode="External"/><Relationship Id="rId219" Type="http://schemas.openxmlformats.org/officeDocument/2006/relationships/hyperlink" Target="consultantplus://offline/ref=4A4E15C9D178D1EFCD0384A71742708EE96B6A2F1D6BE5C9A7B31D382401D43889891A9D00E536CABE22H" TargetMode="External"/><Relationship Id="rId3" Type="http://schemas.openxmlformats.org/officeDocument/2006/relationships/webSettings" Target="webSettings.xml"/><Relationship Id="rId214" Type="http://schemas.openxmlformats.org/officeDocument/2006/relationships/hyperlink" Target="consultantplus://offline/ref=4A4E15C9D178D1EFCD0384A71742708EE96B6A2F1D6BE5C9A7B31D382401D43889891A9D00E536CABE22H" TargetMode="External"/><Relationship Id="rId230" Type="http://schemas.openxmlformats.org/officeDocument/2006/relationships/hyperlink" Target="consultantplus://offline/ref=4A4E15C9D178D1EFCD0384A71742708EE96B6A2F1D6BE5C9A7B31D382401D43889891A9D00E536CABE22H" TargetMode="External"/><Relationship Id="rId235" Type="http://schemas.openxmlformats.org/officeDocument/2006/relationships/hyperlink" Target="consultantplus://offline/ref=4A4E15C9D178D1EFCD0384A71742708EE96B6A2F1D6BE5C9A7B31D382401D43889891A9D00E536CABE22H" TargetMode="External"/><Relationship Id="rId251" Type="http://schemas.openxmlformats.org/officeDocument/2006/relationships/hyperlink" Target="consultantplus://offline/ref=4A4E15C9D178D1EFCD0384A71742708EE96B6A2F1D6BE5C9A7B31D382401D43889891A9D00E536CABE22H" TargetMode="External"/><Relationship Id="rId256" Type="http://schemas.openxmlformats.org/officeDocument/2006/relationships/hyperlink" Target="consultantplus://offline/ref=4A4E15C9D178D1EFCD0384A71742708EE96B6A2F1D6BE5C9A7B31D382401D43889891A9D00E536CABE23H" TargetMode="External"/><Relationship Id="rId277" Type="http://schemas.openxmlformats.org/officeDocument/2006/relationships/hyperlink" Target="consultantplus://offline/ref=4A4E15C9D178D1EFCD0384A71742708EE96B6A2F1D6BE5C9A7B31D382401D43889891A9D00E536CABE22H" TargetMode="External"/><Relationship Id="rId298" Type="http://schemas.openxmlformats.org/officeDocument/2006/relationships/hyperlink" Target="consultantplus://offline/ref=4A4E15C9D178D1EFCD0384A71742708EE96B6A2F1D6BE5C9A7B31D382401D43889891A9D00E53BCFBE26H" TargetMode="External"/><Relationship Id="rId25" Type="http://schemas.openxmlformats.org/officeDocument/2006/relationships/hyperlink" Target="consultantplus://offline/ref=4A4E15C9D178D1EFCD0384A71742708EE0606B2E1C66B8C3AFEA113A230E8B2F8EC0169C00E736BC29H" TargetMode="External"/><Relationship Id="rId46" Type="http://schemas.openxmlformats.org/officeDocument/2006/relationships/hyperlink" Target="consultantplus://offline/ref=4A4E15C9D178D1EFCD0384A71742708EE0606B2E1C66B8C3AFEA113A230E8B2F8EC0169C00E734BC2CH" TargetMode="External"/><Relationship Id="rId67" Type="http://schemas.openxmlformats.org/officeDocument/2006/relationships/hyperlink" Target="consultantplus://offline/ref=4A4E15C9D178D1EFCD0384A71742708EE9696B28126CE5C9A7B31D382401D43889891A9D00E430C9BE23H" TargetMode="External"/><Relationship Id="rId116" Type="http://schemas.openxmlformats.org/officeDocument/2006/relationships/hyperlink" Target="consultantplus://offline/ref=4A4E15C9D178D1EFCD0384A71742708EE0606B2E1C66B8C3AFEA113A230E8B2F8EC0169C00E433BC25H" TargetMode="External"/><Relationship Id="rId137" Type="http://schemas.openxmlformats.org/officeDocument/2006/relationships/hyperlink" Target="consultantplus://offline/ref=4A4E15C9D178D1EFCD0384A71742708EE96B6A2F1D6BE5C9A7B31D382401D43889891A9D00E536CABE2CH" TargetMode="External"/><Relationship Id="rId158" Type="http://schemas.openxmlformats.org/officeDocument/2006/relationships/hyperlink" Target="consultantplus://offline/ref=4A4E15C9D178D1EFCD0384A71742708EE96B6A2F1D6BE5C9A7B31D382401D43889891A9D00E536CABE2CH" TargetMode="External"/><Relationship Id="rId272" Type="http://schemas.openxmlformats.org/officeDocument/2006/relationships/hyperlink" Target="consultantplus://offline/ref=4A4E15C9D178D1EFCD0384A71742708EE96B6A2F1D6BE5C9A7B31D382401D43889891A9D00E536CABE2CH" TargetMode="External"/><Relationship Id="rId293" Type="http://schemas.openxmlformats.org/officeDocument/2006/relationships/hyperlink" Target="consultantplus://offline/ref=4A4E15C9D178D1EFCD0384A71742708EE96B6A2F1D6BE5C9A7B31D382401D43889891A9D00E53BCFBE26H" TargetMode="External"/><Relationship Id="rId302" Type="http://schemas.openxmlformats.org/officeDocument/2006/relationships/hyperlink" Target="consultantplus://offline/ref=4A4E15C9D178D1EFCD0384A71742708EE96B6A2F1D6BE5C9A7B31D382401D43889891A9D00E53BCFBE26H" TargetMode="External"/><Relationship Id="rId307" Type="http://schemas.openxmlformats.org/officeDocument/2006/relationships/hyperlink" Target="consultantplus://offline/ref=4A4E15C9D178D1EFCD0384A71742708EE96B6A2F1D6BE5C9A7B31D382401D43889891A9D00E53BCFBE26H" TargetMode="External"/><Relationship Id="rId20" Type="http://schemas.openxmlformats.org/officeDocument/2006/relationships/hyperlink" Target="consultantplus://offline/ref=4A4E15C9D178D1EFCD0384A71742708EE0606B2E1C66B8C3AFEA113A230E8B2F8EC0169C00E630BC29H" TargetMode="External"/><Relationship Id="rId41" Type="http://schemas.openxmlformats.org/officeDocument/2006/relationships/hyperlink" Target="consultantplus://offline/ref=4A4E15C9D178D1EFCD0384A71742708EE96B6A2F1D6BE5C9A7B31D382401D43889891A9D00E431CDBE25H" TargetMode="External"/><Relationship Id="rId62" Type="http://schemas.openxmlformats.org/officeDocument/2006/relationships/hyperlink" Target="consultantplus://offline/ref=4A4E15C9D178D1EFCD0384A71742708EE9696B28126CE5C9A7B31D382401D43889891A9D00E433CDBE24H" TargetMode="External"/><Relationship Id="rId83" Type="http://schemas.openxmlformats.org/officeDocument/2006/relationships/hyperlink" Target="consultantplus://offline/ref=4A4E15C9D178D1EFCD0384A71742708EE9696B28126CE5C9A7B31D382401D43889891A9D00E433CDBE24H" TargetMode="External"/><Relationship Id="rId88" Type="http://schemas.openxmlformats.org/officeDocument/2006/relationships/hyperlink" Target="consultantplus://offline/ref=4A4E15C9D178D1EFCD0384A71742708EE0606B2E1C66B8C3AFEA113A230E8B2F8EC0169C00E433BC25H" TargetMode="External"/><Relationship Id="rId111" Type="http://schemas.openxmlformats.org/officeDocument/2006/relationships/hyperlink" Target="consultantplus://offline/ref=4A4E15C9D178D1EFCD0384A71742708EE96B6A2F1D6BE5C9A7B31D382401D43889891A9D00E431CABE21H" TargetMode="External"/><Relationship Id="rId132" Type="http://schemas.openxmlformats.org/officeDocument/2006/relationships/hyperlink" Target="consultantplus://offline/ref=4A4E15C9D178D1EFCD0384A71742708EE96B6A2F1D6BE5C9A7B31D382401D43889891A9D00E536CABE22H" TargetMode="External"/><Relationship Id="rId153" Type="http://schemas.openxmlformats.org/officeDocument/2006/relationships/hyperlink" Target="consultantplus://offline/ref=4A4E15C9D178D1EFCD0384A71742708EE96B6A2F1D6BE5C9A7B31D382401D43889891A9D00E536CABE22H" TargetMode="External"/><Relationship Id="rId174" Type="http://schemas.openxmlformats.org/officeDocument/2006/relationships/hyperlink" Target="consultantplus://offline/ref=4A4E15C9D178D1EFCD0384A71742708EE96B6A2F1D6BE5C9A7B31D382401D43889891A9D00E536CABE2CH" TargetMode="External"/><Relationship Id="rId179" Type="http://schemas.openxmlformats.org/officeDocument/2006/relationships/hyperlink" Target="consultantplus://offline/ref=4A4E15C9D178D1EFCD0384A71742708EE96B6A2F1D6BE5C9A7B31D382401D43889891A9D00E536CABE22H" TargetMode="External"/><Relationship Id="rId195" Type="http://schemas.openxmlformats.org/officeDocument/2006/relationships/hyperlink" Target="consultantplus://offline/ref=4A4E15C9D178D1EFCD0384A71742708EE96B6A2F1D6BE5C9A7B31D382401D43889891A9D00E536CABE22H" TargetMode="External"/><Relationship Id="rId209" Type="http://schemas.openxmlformats.org/officeDocument/2006/relationships/hyperlink" Target="consultantplus://offline/ref=4A4E15C9D178D1EFCD0384A71742708EE96B6A2F1D6BE5C9A7B31D382401D43889891A9D00E536CABE22H" TargetMode="External"/><Relationship Id="rId190" Type="http://schemas.openxmlformats.org/officeDocument/2006/relationships/hyperlink" Target="consultantplus://offline/ref=4A4E15C9D178D1EFCD0384A71742708EE96B6A2F1D6BE5C9A7B31D382401D43889891A9D00E536CABE22H" TargetMode="External"/><Relationship Id="rId204" Type="http://schemas.openxmlformats.org/officeDocument/2006/relationships/hyperlink" Target="consultantplus://offline/ref=4A4E15C9D178D1EFCD0384A71742708EE96B6A2F1D6BE5C9A7B31D382401D43889891A9D00E536CABE22H" TargetMode="External"/><Relationship Id="rId220" Type="http://schemas.openxmlformats.org/officeDocument/2006/relationships/hyperlink" Target="consultantplus://offline/ref=4A4E15C9D178D1EFCD0384A71742708EE96B6A2F1D6BE5C9A7B31D382401D43889891A9D00E536CABE2CH" TargetMode="External"/><Relationship Id="rId225" Type="http://schemas.openxmlformats.org/officeDocument/2006/relationships/hyperlink" Target="consultantplus://offline/ref=4A4E15C9D178D1EFCD0384A71742708EE96B6A2F1D6BE5C9A7B31D382401D43889891A9D00E536CABE22H" TargetMode="External"/><Relationship Id="rId241" Type="http://schemas.openxmlformats.org/officeDocument/2006/relationships/hyperlink" Target="consultantplus://offline/ref=4A4E15C9D178D1EFCD0384A71742708EE96B6A2F1D6BE5C9A7B31D382401D43889891A9D00E536CABE22H" TargetMode="External"/><Relationship Id="rId246" Type="http://schemas.openxmlformats.org/officeDocument/2006/relationships/hyperlink" Target="consultantplus://offline/ref=4A4E15C9D178D1EFCD0384A71742708EE96B6A2F1D6BE5C9A7B31D382401D43889891A9D00E536CABE22H" TargetMode="External"/><Relationship Id="rId267" Type="http://schemas.openxmlformats.org/officeDocument/2006/relationships/hyperlink" Target="consultantplus://offline/ref=4A4E15C9D178D1EFCD0384A71742708EE96B6A2F1D6BE5C9A7B31D382401D43889891A9D00E536CABE2CH" TargetMode="External"/><Relationship Id="rId288" Type="http://schemas.openxmlformats.org/officeDocument/2006/relationships/hyperlink" Target="consultantplus://offline/ref=4A4E15C9D178D1EFCD0384A71742708EE96B6A2F1D6BE5C9A7B31D382401D43889891A9D00E53BCFBE26H" TargetMode="External"/><Relationship Id="rId15" Type="http://schemas.openxmlformats.org/officeDocument/2006/relationships/hyperlink" Target="consultantplus://offline/ref=4A4E15C9D178D1EFCD0384A71742708EE0606B2E1C66B8C3AFEA113A230E8B2F8EC0169C00E637BC2CH" TargetMode="External"/><Relationship Id="rId36" Type="http://schemas.openxmlformats.org/officeDocument/2006/relationships/hyperlink" Target="consultantplus://offline/ref=4A4E15C9D178D1EFCD0384A71742708EE9696B28126CE5C9A7B31D382401D43889891A9D00E433CDBE24H" TargetMode="External"/><Relationship Id="rId57" Type="http://schemas.openxmlformats.org/officeDocument/2006/relationships/hyperlink" Target="consultantplus://offline/ref=4A4E15C9D178D1EFCD0384A71742708EE0606B2E1C66B8C3AFEA113A230E8B2F8EC0169C00E735BC29H" TargetMode="External"/><Relationship Id="rId106" Type="http://schemas.openxmlformats.org/officeDocument/2006/relationships/hyperlink" Target="consultantplus://offline/ref=4A4E15C9D178D1EFCD0384A71742708EE9696B28126CE5C9A7B31D382401D43889891A9D00E431C8BE2CH" TargetMode="External"/><Relationship Id="rId127" Type="http://schemas.openxmlformats.org/officeDocument/2006/relationships/hyperlink" Target="consultantplus://offline/ref=4A4E15C9D178D1EFCD0384A71742708EE96B6A2F1D6BE5C9A7B31D382401D43889891A9D00E536CABE22H" TargetMode="External"/><Relationship Id="rId262" Type="http://schemas.openxmlformats.org/officeDocument/2006/relationships/hyperlink" Target="consultantplus://offline/ref=4A4E15C9D178D1EFCD0384A71742708EE96B6A2F1D6BE5C9A7B31D382401D43889891A9D00E536CABE22H" TargetMode="External"/><Relationship Id="rId283" Type="http://schemas.openxmlformats.org/officeDocument/2006/relationships/hyperlink" Target="consultantplus://offline/ref=4A4E15C9D178D1EFCD0384A71742708EE96B6A2F1D6BE5C9A7B31D382401D43889891A9D00E536CABE22H" TargetMode="External"/><Relationship Id="rId313" Type="http://schemas.openxmlformats.org/officeDocument/2006/relationships/hyperlink" Target="consultantplus://offline/ref=4A4E15C9D178D1EFCD0384A71742708EE96B6A2F1D6BE5C9A7B31D382401D43889891A9D00E53BCFBE27H" TargetMode="External"/><Relationship Id="rId318" Type="http://schemas.openxmlformats.org/officeDocument/2006/relationships/hyperlink" Target="consultantplus://offline/ref=4A4E15C9D178D1EFCD0384A71742708EE96B6A2F1D6BE5C9A7B31D382401D43889891A9D00E53BCFBE26H" TargetMode="External"/><Relationship Id="rId10" Type="http://schemas.openxmlformats.org/officeDocument/2006/relationships/hyperlink" Target="consultantplus://offline/ref=4A4E15C9D178D1EFCD0384A71742708EE96B6A2F1D6BE5C9A7B31D382401D43889891A9D00E431C4BE24H" TargetMode="External"/><Relationship Id="rId31" Type="http://schemas.openxmlformats.org/officeDocument/2006/relationships/hyperlink" Target="consultantplus://offline/ref=4A4E15C9D178D1EFCD0384A71742708EE9696B28126CE5C9A7B31D382401D43889891A9D00E433CDBE24H" TargetMode="External"/><Relationship Id="rId52" Type="http://schemas.openxmlformats.org/officeDocument/2006/relationships/hyperlink" Target="consultantplus://offline/ref=4A4E15C9D178D1EFCD0384A71742708EE0606B2E1C66B8C3AFEA113A230E8B2F8EC0169C00E433BC25H" TargetMode="External"/><Relationship Id="rId73" Type="http://schemas.openxmlformats.org/officeDocument/2006/relationships/hyperlink" Target="consultantplus://offline/ref=4A4E15C9D178D1EFCD0384A71742708EE0606B2E1C66B8C3AFEA113A230E8B2F8EC0169C00E736BC29H" TargetMode="External"/><Relationship Id="rId78" Type="http://schemas.openxmlformats.org/officeDocument/2006/relationships/hyperlink" Target="consultantplus://offline/ref=4A4E15C9D178D1EFCD0384A71742708EE0606B2E1C66B8C3AFEA113A230E8B2F8EC0169C00E734BC2CH" TargetMode="External"/><Relationship Id="rId94" Type="http://schemas.openxmlformats.org/officeDocument/2006/relationships/hyperlink" Target="consultantplus://offline/ref=4A4E15C9D178D1EFCD0384A71742708EE0606B2E1C66B8C3AFEA113A230E8B2F8EC0169C00E735BC29H" TargetMode="External"/><Relationship Id="rId99" Type="http://schemas.openxmlformats.org/officeDocument/2006/relationships/hyperlink" Target="consultantplus://offline/ref=4A4E15C9D178D1EFCD0384A71742708EE0606B2E1C66B8C3AFEA113A230E8B2F8EC0169C00E637BC2CH" TargetMode="External"/><Relationship Id="rId101" Type="http://schemas.openxmlformats.org/officeDocument/2006/relationships/hyperlink" Target="consultantplus://offline/ref=4A4E15C9D178D1EFCD0384A71742708EE0606B2E1C66B8C3AFEA113A230E8B2F8EC0169C00E734BC29H" TargetMode="External"/><Relationship Id="rId122" Type="http://schemas.openxmlformats.org/officeDocument/2006/relationships/hyperlink" Target="consultantplus://offline/ref=4A4E15C9D178D1EFCD0384A71742708EE96B6A2F1D6BE5C9A7B31D382401D43889891A9D00E431CFBE2DH" TargetMode="External"/><Relationship Id="rId143" Type="http://schemas.openxmlformats.org/officeDocument/2006/relationships/hyperlink" Target="consultantplus://offline/ref=4A4E15C9D178D1EFCD0384A71742708EE96B6A2F1D6BE5C9A7B31D382401D43889891A9D00E536CABE22H" TargetMode="External"/><Relationship Id="rId148" Type="http://schemas.openxmlformats.org/officeDocument/2006/relationships/hyperlink" Target="consultantplus://offline/ref=4A4E15C9D178D1EFCD0384A71742708EE96B6A2F1D6BE5C9A7B31D382401D43889891A9D00E536CABE22H" TargetMode="External"/><Relationship Id="rId164" Type="http://schemas.openxmlformats.org/officeDocument/2006/relationships/hyperlink" Target="consultantplus://offline/ref=4A4E15C9D178D1EFCD0384A71742708EE96B6A2F1D6BE5C9A7B31D382401D43889891A9D00E536CABE22H" TargetMode="External"/><Relationship Id="rId169" Type="http://schemas.openxmlformats.org/officeDocument/2006/relationships/hyperlink" Target="consultantplus://offline/ref=4A4E15C9D178D1EFCD0384A71742708EE96B6A2F1D6BE5C9A7B31D382401D43889891A9D00E536CABE2CH" TargetMode="External"/><Relationship Id="rId185" Type="http://schemas.openxmlformats.org/officeDocument/2006/relationships/hyperlink" Target="consultantplus://offline/ref=4A4E15C9D178D1EFCD0384A71742708EE96B6A2F1D6BE5C9A7B31D382401D43889891A9D00E536CABE2CH" TargetMode="External"/><Relationship Id="rId4" Type="http://schemas.openxmlformats.org/officeDocument/2006/relationships/hyperlink" Target="consultantplus://offline/ref=4A4E15C9D178D1EFCD0384A71742708EE9686D2D116CE5C9A7B31D3824B021H" TargetMode="External"/><Relationship Id="rId9" Type="http://schemas.openxmlformats.org/officeDocument/2006/relationships/hyperlink" Target="consultantplus://offline/ref=4A4E15C9D178D1EFCD0384A71742708EE96B6A2F1D6BE5C9A7B31D382401D43889891A9D00E432CBBE20H" TargetMode="External"/><Relationship Id="rId180" Type="http://schemas.openxmlformats.org/officeDocument/2006/relationships/hyperlink" Target="consultantplus://offline/ref=4A4E15C9D178D1EFCD0384A71742708EE96B6A2F1D6BE5C9A7B31D382401D43889891A9D00E536CABE22H" TargetMode="External"/><Relationship Id="rId210" Type="http://schemas.openxmlformats.org/officeDocument/2006/relationships/hyperlink" Target="consultantplus://offline/ref=4A4E15C9D178D1EFCD0384A71742708EE96B6A2F1D6BE5C9A7B31D382401D43889891A9D00E536CABE22H" TargetMode="External"/><Relationship Id="rId215" Type="http://schemas.openxmlformats.org/officeDocument/2006/relationships/hyperlink" Target="consultantplus://offline/ref=4A4E15C9D178D1EFCD0384A71742708EE96B6A2F1D6BE5C9A7B31D382401D43889891A9D00E536CABE22H" TargetMode="External"/><Relationship Id="rId236" Type="http://schemas.openxmlformats.org/officeDocument/2006/relationships/hyperlink" Target="consultantplus://offline/ref=4A4E15C9D178D1EFCD0384A71742708EE96B6A2F1D6BE5C9A7B31D382401D43889891A9D00E536CABE22H" TargetMode="External"/><Relationship Id="rId257" Type="http://schemas.openxmlformats.org/officeDocument/2006/relationships/hyperlink" Target="consultantplus://offline/ref=4A4E15C9D178D1EFCD0384A71742708EE96B6A2F1D6BE5C9A7B31D382401D43889891A9D00E536CABE22H" TargetMode="External"/><Relationship Id="rId278" Type="http://schemas.openxmlformats.org/officeDocument/2006/relationships/hyperlink" Target="consultantplus://offline/ref=4A4E15C9D178D1EFCD0384A71742708EE96B6A2F1D6BE5C9A7B31D382401D43889891A9D00E536CABE22H" TargetMode="External"/><Relationship Id="rId26" Type="http://schemas.openxmlformats.org/officeDocument/2006/relationships/hyperlink" Target="consultantplus://offline/ref=4A4E15C9D178D1EFCD0384A71742708EE0606B2E1C66B8C3AFEA113A230E8B2F8EC0169C00E735BC2CH" TargetMode="External"/><Relationship Id="rId231" Type="http://schemas.openxmlformats.org/officeDocument/2006/relationships/hyperlink" Target="consultantplus://offline/ref=4A4E15C9D178D1EFCD0384A71742708EE96B6A2F1D6BE5C9A7B31D382401D43889891A9D00E536CABE22H" TargetMode="External"/><Relationship Id="rId252" Type="http://schemas.openxmlformats.org/officeDocument/2006/relationships/hyperlink" Target="consultantplus://offline/ref=4A4E15C9D178D1EFCD0384A71742708EE96B6A2F1D6BE5C9A7B31D382401D43889891A9D00E536CABE22H" TargetMode="External"/><Relationship Id="rId273" Type="http://schemas.openxmlformats.org/officeDocument/2006/relationships/hyperlink" Target="consultantplus://offline/ref=4A4E15C9D178D1EFCD0384A71742708EE96B6A2F1D6BE5C9A7B31D382401D43889891A9D00E536CABE22H" TargetMode="External"/><Relationship Id="rId294" Type="http://schemas.openxmlformats.org/officeDocument/2006/relationships/hyperlink" Target="consultantplus://offline/ref=4A4E15C9D178D1EFCD0384A71742708EE96B6A2F1D6BE5C9A7B31D382401D43889891A9D00E53BCFBE27H" TargetMode="External"/><Relationship Id="rId308" Type="http://schemas.openxmlformats.org/officeDocument/2006/relationships/hyperlink" Target="consultantplus://offline/ref=4A4E15C9D178D1EFCD0384A71742708EE96B6A2F1D6BE5C9A7B31D382401D43889891A9D00E53BCFBE26H" TargetMode="External"/><Relationship Id="rId47" Type="http://schemas.openxmlformats.org/officeDocument/2006/relationships/hyperlink" Target="consultantplus://offline/ref=4A4E15C9D178D1EFCD0384A71742708EE0606B2E1C66B8C3AFEA113A230E8B2F8EC0169C00E735BC29H" TargetMode="External"/><Relationship Id="rId68" Type="http://schemas.openxmlformats.org/officeDocument/2006/relationships/hyperlink" Target="consultantplus://offline/ref=4A4E15C9D178D1EFCD0384A71742708EE9696B28126CE5C9A7B31D382401D43889891A9D00E433CDBE24H" TargetMode="External"/><Relationship Id="rId89" Type="http://schemas.openxmlformats.org/officeDocument/2006/relationships/hyperlink" Target="consultantplus://offline/ref=4A4E15C9D178D1EFCD0384A71742708EE0606B2E1C66B8C3AFEA113A230E8B2F8EC0169C00E736BC29H" TargetMode="External"/><Relationship Id="rId112" Type="http://schemas.openxmlformats.org/officeDocument/2006/relationships/hyperlink" Target="consultantplus://offline/ref=4A4E15C9D178D1EFCD0384A71742708EE0606B2E1C66B8C3AFEA113A230E8B2F8EC0169C00E433BC25H" TargetMode="External"/><Relationship Id="rId133" Type="http://schemas.openxmlformats.org/officeDocument/2006/relationships/hyperlink" Target="consultantplus://offline/ref=4A4E15C9D178D1EFCD0384A71742708EE96B6A2F1D6BE5C9A7B31D382401D43889891A9D00E536CABE2CH" TargetMode="External"/><Relationship Id="rId154" Type="http://schemas.openxmlformats.org/officeDocument/2006/relationships/hyperlink" Target="consultantplus://offline/ref=4A4E15C9D178D1EFCD0384A71742708EE96B6A2F1D6BE5C9A7B31D382401D43889891A9D00E536CABE2CH" TargetMode="External"/><Relationship Id="rId175" Type="http://schemas.openxmlformats.org/officeDocument/2006/relationships/hyperlink" Target="consultantplus://offline/ref=4A4E15C9D178D1EFCD0384A71742708EE96B6A2F1D6BE5C9A7B31D382401D43889891A9D00E536CABE2CH" TargetMode="External"/><Relationship Id="rId196" Type="http://schemas.openxmlformats.org/officeDocument/2006/relationships/hyperlink" Target="consultantplus://offline/ref=4A4E15C9D178D1EFCD0384A71742708EE96B6A2F1D6BE5C9A7B31D382401D43889891A9D00E536CABE22H" TargetMode="External"/><Relationship Id="rId200" Type="http://schemas.openxmlformats.org/officeDocument/2006/relationships/hyperlink" Target="consultantplus://offline/ref=4A4E15C9D178D1EFCD0384A71742708EE96B6A2F1D6BE5C9A7B31D382401D43889891A9D00E536CABE2CH" TargetMode="External"/><Relationship Id="rId16" Type="http://schemas.openxmlformats.org/officeDocument/2006/relationships/hyperlink" Target="consultantplus://offline/ref=4A4E15C9D178D1EFCD0384A71742708EE0606B2E1C66B8C3AFEA113A230E8B2F8EC0169C00E734BC2CH" TargetMode="External"/><Relationship Id="rId221" Type="http://schemas.openxmlformats.org/officeDocument/2006/relationships/hyperlink" Target="consultantplus://offline/ref=4A4E15C9D178D1EFCD0384A71742708EE96B6A2F1D6BE5C9A7B31D382401D43889891A9D00E536CABE22H" TargetMode="External"/><Relationship Id="rId242" Type="http://schemas.openxmlformats.org/officeDocument/2006/relationships/hyperlink" Target="consultantplus://offline/ref=4A4E15C9D178D1EFCD0384A71742708EE96B6A2F1D6BE5C9A7B31D382401D43889891A9D00E536CABE22H" TargetMode="External"/><Relationship Id="rId263" Type="http://schemas.openxmlformats.org/officeDocument/2006/relationships/hyperlink" Target="consultantplus://offline/ref=4A4E15C9D178D1EFCD0384A71742708EE96B6A2F1D6BE5C9A7B31D382401D43889891A9D00E536CABE22H" TargetMode="External"/><Relationship Id="rId284" Type="http://schemas.openxmlformats.org/officeDocument/2006/relationships/hyperlink" Target="consultantplus://offline/ref=4A4E15C9D178D1EFCD0384A71742708EE96B6A2F1D6BE5C9A7B31D382401D43889891A9D00E536CABE22H" TargetMode="External"/><Relationship Id="rId319" Type="http://schemas.openxmlformats.org/officeDocument/2006/relationships/hyperlink" Target="consultantplus://offline/ref=4A4E15C9D178D1EFCD0384A71742708EE96B6A2F1D6BE5C9A7B31D382401D43889891A9D00E53BCFBE26H" TargetMode="External"/><Relationship Id="rId37" Type="http://schemas.openxmlformats.org/officeDocument/2006/relationships/hyperlink" Target="consultantplus://offline/ref=4A4E15C9D178D1EFCD0384A71742708EE9696B28126CE5C9A7B31D382401D43889891A9D00E431C8BE2CH" TargetMode="External"/><Relationship Id="rId58" Type="http://schemas.openxmlformats.org/officeDocument/2006/relationships/hyperlink" Target="consultantplus://offline/ref=4A4E15C9D178D1EFCD0384A71742708EE0606B2E1C66B8C3AFEA113A230E8B2F8EC0169C00E734BC29H" TargetMode="External"/><Relationship Id="rId79" Type="http://schemas.openxmlformats.org/officeDocument/2006/relationships/hyperlink" Target="consultantplus://offline/ref=4A4E15C9D178D1EFCD0384A71742708EE9696B28126CE5C9A7B31D382401D43889891A9D00E433CDBE24H" TargetMode="External"/><Relationship Id="rId102" Type="http://schemas.openxmlformats.org/officeDocument/2006/relationships/hyperlink" Target="consultantplus://offline/ref=4A4E15C9D178D1EFCD0384A71742708EE0606B2E1C66B8C3AFEA113A230E8B2F8EC0169C00E735BC29H" TargetMode="External"/><Relationship Id="rId123" Type="http://schemas.openxmlformats.org/officeDocument/2006/relationships/hyperlink" Target="consultantplus://offline/ref=4A4E15C9D178D1EFCD0384A71742708EE96B6A2F1D6BE5C9A7B31D382401D43889891A9D00E431CFBE2DH" TargetMode="External"/><Relationship Id="rId144" Type="http://schemas.openxmlformats.org/officeDocument/2006/relationships/hyperlink" Target="consultantplus://offline/ref=4A4E15C9D178D1EFCD0384A71742708EE96B6A2F1D6BE5C9A7B31D382401D43889891A9D00E536CABE22H" TargetMode="External"/><Relationship Id="rId90" Type="http://schemas.openxmlformats.org/officeDocument/2006/relationships/hyperlink" Target="consultantplus://offline/ref=4A4E15C9D178D1EFCD0384A71742708EE0606B2E1C66B8C3AFEA113A230E8B2F8EC0169C00E735BC2CH" TargetMode="External"/><Relationship Id="rId165" Type="http://schemas.openxmlformats.org/officeDocument/2006/relationships/hyperlink" Target="consultantplus://offline/ref=4A4E15C9D178D1EFCD0384A71742708EE96B6A2F1D6BE5C9A7B31D382401D43889891A9D00E536CABE2CH" TargetMode="External"/><Relationship Id="rId186" Type="http://schemas.openxmlformats.org/officeDocument/2006/relationships/hyperlink" Target="consultantplus://offline/ref=4A4E15C9D178D1EFCD0384A71742708EE96B6A2F1D6BE5C9A7B31D382401D43889891A9D00E536CABE22H" TargetMode="External"/><Relationship Id="rId211" Type="http://schemas.openxmlformats.org/officeDocument/2006/relationships/hyperlink" Target="consultantplus://offline/ref=4A4E15C9D178D1EFCD0384A71742708EE96B6A2F1D6BE5C9A7B31D382401D43889891A9D00E536CABE22H" TargetMode="External"/><Relationship Id="rId232" Type="http://schemas.openxmlformats.org/officeDocument/2006/relationships/hyperlink" Target="consultantplus://offline/ref=4A4E15C9D178D1EFCD0384A71742708EE96B6A2F1D6BE5C9A7B31D382401D43889891A9D00E536CABE22H" TargetMode="External"/><Relationship Id="rId253" Type="http://schemas.openxmlformats.org/officeDocument/2006/relationships/hyperlink" Target="consultantplus://offline/ref=4A4E15C9D178D1EFCD0384A71742708EE96B6A2F1D6BE5C9A7B31D382401D43889891A9D00E536CABE22H" TargetMode="External"/><Relationship Id="rId274" Type="http://schemas.openxmlformats.org/officeDocument/2006/relationships/hyperlink" Target="consultantplus://offline/ref=4A4E15C9D178D1EFCD0384A71742708EE96B6A2F1D6BE5C9A7B31D382401D43889891A9D00E536CABE22H" TargetMode="External"/><Relationship Id="rId295" Type="http://schemas.openxmlformats.org/officeDocument/2006/relationships/hyperlink" Target="consultantplus://offline/ref=4A4E15C9D178D1EFCD0384A71742708EE96B6A2F1D6BE5C9A7B31D382401D43889891A9D00E53BCFBE26H" TargetMode="External"/><Relationship Id="rId309" Type="http://schemas.openxmlformats.org/officeDocument/2006/relationships/hyperlink" Target="consultantplus://offline/ref=4A4E15C9D178D1EFCD0384A71742708EE96B6A2F1D6BE5C9A7B31D382401D43889891A9D00E53BCFBE26H" TargetMode="External"/><Relationship Id="rId27" Type="http://schemas.openxmlformats.org/officeDocument/2006/relationships/hyperlink" Target="consultantplus://offline/ref=4A4E15C9D178D1EFCD0384A71742708EE0606B2E1C66B8C3AFEA113A230E8B2F8EC0169C00E637BC2CH" TargetMode="External"/><Relationship Id="rId48" Type="http://schemas.openxmlformats.org/officeDocument/2006/relationships/hyperlink" Target="consultantplus://offline/ref=4A4E15C9D178D1EFCD0384A71742708EE0606B2E1C66B8C3AFEA113A230E8B2F8EC0169C00E734BC29H" TargetMode="External"/><Relationship Id="rId69" Type="http://schemas.openxmlformats.org/officeDocument/2006/relationships/hyperlink" Target="consultantplus://offline/ref=4A4E15C9D178D1EFCD0384A71742708EE96B6A2F1D6BE5C9A7B31D382401D43889891A9D00E432CDBE24H" TargetMode="External"/><Relationship Id="rId113" Type="http://schemas.openxmlformats.org/officeDocument/2006/relationships/hyperlink" Target="consultantplus://offline/ref=4A4E15C9D178D1EFCD0384A71742708EE0606B2E1C66B8C3AFEA113A230E8B2F8EC0169C00E034BC2CH" TargetMode="External"/><Relationship Id="rId134" Type="http://schemas.openxmlformats.org/officeDocument/2006/relationships/hyperlink" Target="consultantplus://offline/ref=4A4E15C9D178D1EFCD0384A71742708EE96B6A2F1D6BE5C9A7B31D382401D43889891A9D00E536CABE22H" TargetMode="External"/><Relationship Id="rId320" Type="http://schemas.openxmlformats.org/officeDocument/2006/relationships/fontTable" Target="fontTable.xml"/><Relationship Id="rId80" Type="http://schemas.openxmlformats.org/officeDocument/2006/relationships/hyperlink" Target="consultantplus://offline/ref=4A4E15C9D178D1EFCD0384A71742708EE9696B28126CE5C9A7B31D382401D43889891A9D00E431C5BE24H" TargetMode="External"/><Relationship Id="rId155" Type="http://schemas.openxmlformats.org/officeDocument/2006/relationships/hyperlink" Target="consultantplus://offline/ref=4A4E15C9D178D1EFCD0384A71742708EE96B6A2F1D6BE5C9A7B31D382401D43889891A9D00E536CABE22H" TargetMode="External"/><Relationship Id="rId176" Type="http://schemas.openxmlformats.org/officeDocument/2006/relationships/hyperlink" Target="consultantplus://offline/ref=4A4E15C9D178D1EFCD0384A71742708EE96B6A2F1D6BE5C9A7B31D382401D43889891A9D00E536CABE2CH" TargetMode="External"/><Relationship Id="rId197" Type="http://schemas.openxmlformats.org/officeDocument/2006/relationships/hyperlink" Target="consultantplus://offline/ref=4A4E15C9D178D1EFCD0384A71742708EE96B6A2F1D6BE5C9A7B31D382401D43889891A9D00E536CABE2CH" TargetMode="External"/><Relationship Id="rId201" Type="http://schemas.openxmlformats.org/officeDocument/2006/relationships/hyperlink" Target="consultantplus://offline/ref=4A4E15C9D178D1EFCD0384A71742708EE96B6A2F1D6BE5C9A7B31D382401D43889891A9D00E536CABE23H" TargetMode="External"/><Relationship Id="rId222" Type="http://schemas.openxmlformats.org/officeDocument/2006/relationships/hyperlink" Target="consultantplus://offline/ref=4A4E15C9D178D1EFCD0384A71742708EE96B6A2F1D6BE5C9A7B31D382401D43889891A9D00E536CABE22H" TargetMode="External"/><Relationship Id="rId243" Type="http://schemas.openxmlformats.org/officeDocument/2006/relationships/hyperlink" Target="consultantplus://offline/ref=4A4E15C9D178D1EFCD0384A71742708EE96B6A2F1D6BE5C9A7B31D382401D43889891A9D00E536CABE22H" TargetMode="External"/><Relationship Id="rId264" Type="http://schemas.openxmlformats.org/officeDocument/2006/relationships/hyperlink" Target="consultantplus://offline/ref=4A4E15C9D178D1EFCD0384A71742708EE96B6A2F1D6BE5C9A7B31D382401D43889891A9D00E536CABE22H" TargetMode="External"/><Relationship Id="rId285" Type="http://schemas.openxmlformats.org/officeDocument/2006/relationships/hyperlink" Target="consultantplus://offline/ref=4A4E15C9D178D1EFCD0384A71742708EE96B6A2F1D6BE5C9A7B31D382401D43889891A9D00E536CABE22H" TargetMode="External"/><Relationship Id="rId17" Type="http://schemas.openxmlformats.org/officeDocument/2006/relationships/hyperlink" Target="consultantplus://offline/ref=4A4E15C9D178D1EFCD0384A71742708EE0606B2E1C66B8C3AFEA113A230E8B2F8EC0169C00E735BC29H" TargetMode="External"/><Relationship Id="rId38" Type="http://schemas.openxmlformats.org/officeDocument/2006/relationships/hyperlink" Target="consultantplus://offline/ref=4A4E15C9D178D1EFCD0384A71742708EE9696B28126CE5C9A7B31D382401D43889891A9D00E433CDBE24H" TargetMode="External"/><Relationship Id="rId59" Type="http://schemas.openxmlformats.org/officeDocument/2006/relationships/hyperlink" Target="consultantplus://offline/ref=4A4E15C9D178D1EFCD0384A71742708EE0606B2E1C66B8C3AFEA113A230E8B2F8EC0169C00E034BC2CH" TargetMode="External"/><Relationship Id="rId103" Type="http://schemas.openxmlformats.org/officeDocument/2006/relationships/hyperlink" Target="consultantplus://offline/ref=4A4E15C9D178D1EFCD0384A71742708EE9696B28126CE5C9A7B31D382401D43889891A9D00E433CDBE24H" TargetMode="External"/><Relationship Id="rId124" Type="http://schemas.openxmlformats.org/officeDocument/2006/relationships/hyperlink" Target="consultantplus://offline/ref=4A4E15C9D178D1EFCD0384A71742708EE96B6A2F1D6BE5C9A7B31D382401D43889891A9D00E536CABE22H" TargetMode="External"/><Relationship Id="rId310" Type="http://schemas.openxmlformats.org/officeDocument/2006/relationships/hyperlink" Target="consultantplus://offline/ref=4A4E15C9D178D1EFCD0384A71742708EE96B6A2F1D6BE5C9A7B31D382401D43889891A9D00E53BCFBE26H" TargetMode="External"/><Relationship Id="rId70" Type="http://schemas.openxmlformats.org/officeDocument/2006/relationships/hyperlink" Target="consultantplus://offline/ref=4A4E15C9D178D1EFCD0384A71742708EE96B6A2F1D6BE5C9A7B31D382401D43889891A9D00E536CBBE24H" TargetMode="External"/><Relationship Id="rId91" Type="http://schemas.openxmlformats.org/officeDocument/2006/relationships/hyperlink" Target="consultantplus://offline/ref=4A4E15C9D178D1EFCD0384A71742708EE0606B2E1C66B8C3AFEA113A230E8B2F8EC0169C00E637BC2CH" TargetMode="External"/><Relationship Id="rId145" Type="http://schemas.openxmlformats.org/officeDocument/2006/relationships/hyperlink" Target="consultantplus://offline/ref=4A4E15C9D178D1EFCD0384A71742708EE96B6A2F1D6BE5C9A7B31D382401D43889891A9D00E536CABE22H" TargetMode="External"/><Relationship Id="rId166" Type="http://schemas.openxmlformats.org/officeDocument/2006/relationships/hyperlink" Target="consultantplus://offline/ref=4A4E15C9D178D1EFCD0384A71742708EE96B6A2F1D6BE5C9A7B31D382401D43889891A9D00E536CABE22H" TargetMode="External"/><Relationship Id="rId187" Type="http://schemas.openxmlformats.org/officeDocument/2006/relationships/hyperlink" Target="consultantplus://offline/ref=4A4E15C9D178D1EFCD0384A71742708EE96B6A2F1D6BE5C9A7B31D382401D43889891A9D00E536CABE22H" TargetMode="External"/><Relationship Id="rId1" Type="http://schemas.openxmlformats.org/officeDocument/2006/relationships/styles" Target="styles.xml"/><Relationship Id="rId212" Type="http://schemas.openxmlformats.org/officeDocument/2006/relationships/hyperlink" Target="consultantplus://offline/ref=4A4E15C9D178D1EFCD0384A71742708EE96B6A2F1D6BE5C9A7B31D382401D43889891A9D00E536CABE22H" TargetMode="External"/><Relationship Id="rId233" Type="http://schemas.openxmlformats.org/officeDocument/2006/relationships/hyperlink" Target="consultantplus://offline/ref=4A4E15C9D178D1EFCD0384A71742708EE96B6A2F1D6BE5C9A7B31D382401D43889891A9D00E536CABE22H" TargetMode="External"/><Relationship Id="rId254" Type="http://schemas.openxmlformats.org/officeDocument/2006/relationships/hyperlink" Target="consultantplus://offline/ref=4A4E15C9D178D1EFCD0384A71742708EE96B6A2F1D6BE5C9A7B31D382401D43889891A9D00E536CABE22H" TargetMode="External"/><Relationship Id="rId28" Type="http://schemas.openxmlformats.org/officeDocument/2006/relationships/hyperlink" Target="consultantplus://offline/ref=4A4E15C9D178D1EFCD0384A71742708EE0606B2E1C66B8C3AFEA113A230E8B2F8EC0169C00E734BC2CH" TargetMode="External"/><Relationship Id="rId49" Type="http://schemas.openxmlformats.org/officeDocument/2006/relationships/hyperlink" Target="consultantplus://offline/ref=4A4E15C9D178D1EFCD0384A71742708EE0606B2E1C66B8C3AFEA113A230E8B2F8EC0169C00E034BC2CH" TargetMode="External"/><Relationship Id="rId114" Type="http://schemas.openxmlformats.org/officeDocument/2006/relationships/hyperlink" Target="consultantplus://offline/ref=4A4E15C9D178D1EFCD0384A71742708EE0606B2E1C66B8C3AFEA113A230E8B2F8EC0169C00E734BC29H" TargetMode="External"/><Relationship Id="rId275" Type="http://schemas.openxmlformats.org/officeDocument/2006/relationships/hyperlink" Target="consultantplus://offline/ref=4A4E15C9D178D1EFCD0384A71742708EE96B6A2F1D6BE5C9A7B31D382401D43889891A9D00E536CABE2CH" TargetMode="External"/><Relationship Id="rId296" Type="http://schemas.openxmlformats.org/officeDocument/2006/relationships/hyperlink" Target="consultantplus://offline/ref=4A4E15C9D178D1EFCD0384A71742708EE96B6A2F1D6BE5C9A7B31D382401D43889891A9D00E53BCFBE26H" TargetMode="External"/><Relationship Id="rId300" Type="http://schemas.openxmlformats.org/officeDocument/2006/relationships/hyperlink" Target="consultantplus://offline/ref=4A4E15C9D178D1EFCD0384A71742708EE96B6A2F1D6BE5C9A7B31D382401D43889891A9D00E53BCFBE26H" TargetMode="External"/><Relationship Id="rId60" Type="http://schemas.openxmlformats.org/officeDocument/2006/relationships/hyperlink" Target="consultantplus://offline/ref=4A4E15C9D178D1EFCD0384A71742708EE9696B28126CE5C9A7B31D382401D43889891A9D00E433CDBE24H" TargetMode="External"/><Relationship Id="rId81" Type="http://schemas.openxmlformats.org/officeDocument/2006/relationships/hyperlink" Target="consultantplus://offline/ref=4A4E15C9D178D1EFCD0384A71742708EE9696B28126CE5C9A7B31D382401D43889891A9D00E433CDBE24H" TargetMode="External"/><Relationship Id="rId135" Type="http://schemas.openxmlformats.org/officeDocument/2006/relationships/hyperlink" Target="consultantplus://offline/ref=4A4E15C9D178D1EFCD0384A71742708EE96B6A2F1D6BE5C9A7B31D382401D43889891A9D00E536CABE22H" TargetMode="External"/><Relationship Id="rId156" Type="http://schemas.openxmlformats.org/officeDocument/2006/relationships/hyperlink" Target="consultantplus://offline/ref=4A4E15C9D178D1EFCD0384A71742708EE96B6A2F1D6BE5C9A7B31D382401D43889891A9D00E536CABE22H" TargetMode="External"/><Relationship Id="rId177" Type="http://schemas.openxmlformats.org/officeDocument/2006/relationships/hyperlink" Target="consultantplus://offline/ref=4A4E15C9D178D1EFCD0384A71742708EE96B6A2F1D6BE5C9A7B31D382401D43889891A9D00E536CABE22H" TargetMode="External"/><Relationship Id="rId198" Type="http://schemas.openxmlformats.org/officeDocument/2006/relationships/hyperlink" Target="consultantplus://offline/ref=4A4E15C9D178D1EFCD0384A71742708EE96B6A2F1D6BE5C9A7B31D382401D43889891A9D00E536CABE22H" TargetMode="External"/><Relationship Id="rId321" Type="http://schemas.openxmlformats.org/officeDocument/2006/relationships/theme" Target="theme/theme1.xml"/><Relationship Id="rId202" Type="http://schemas.openxmlformats.org/officeDocument/2006/relationships/hyperlink" Target="consultantplus://offline/ref=4A4E15C9D178D1EFCD0384A71742708EE96B6A2F1D6BE5C9A7B31D382401D43889891A9D00E536CABE2CH" TargetMode="External"/><Relationship Id="rId223" Type="http://schemas.openxmlformats.org/officeDocument/2006/relationships/hyperlink" Target="consultantplus://offline/ref=4A4E15C9D178D1EFCD0384A71742708EE96B6A2F1D6BE5C9A7B31D382401D43889891A9D00E536CABE2CH" TargetMode="External"/><Relationship Id="rId244" Type="http://schemas.openxmlformats.org/officeDocument/2006/relationships/hyperlink" Target="consultantplus://offline/ref=4A4E15C9D178D1EFCD0384A71742708EE96B6A2F1D6BE5C9A7B31D382401D43889891A9D00E536CABE22H" TargetMode="External"/><Relationship Id="rId18" Type="http://schemas.openxmlformats.org/officeDocument/2006/relationships/hyperlink" Target="consultantplus://offline/ref=4A4E15C9D178D1EFCD0384A71742708EE0606B2E1C66B8C3AFEA113A230E8B2F8EC0169C00E734BC29H" TargetMode="External"/><Relationship Id="rId39" Type="http://schemas.openxmlformats.org/officeDocument/2006/relationships/hyperlink" Target="consultantplus://offline/ref=4A4E15C9D178D1EFCD0384A71742708EE9696B28126CE5C9A7B31D382401D43889891A9D00E430C9BE23H" TargetMode="External"/><Relationship Id="rId265" Type="http://schemas.openxmlformats.org/officeDocument/2006/relationships/hyperlink" Target="consultantplus://offline/ref=4A4E15C9D178D1EFCD0384A71742708EE96B6A2F1D6BE5C9A7B31D382401D43889891A9D00E536CABE2CH" TargetMode="External"/><Relationship Id="rId286" Type="http://schemas.openxmlformats.org/officeDocument/2006/relationships/hyperlink" Target="consultantplus://offline/ref=4A4E15C9D178D1EFCD0384A71742708EE96B6A2F1D6BE5C9A7B31D382401D43889891A9D00E536CABE22H" TargetMode="External"/><Relationship Id="rId50" Type="http://schemas.openxmlformats.org/officeDocument/2006/relationships/hyperlink" Target="consultantplus://offline/ref=4A4E15C9D178D1EFCD0384A71742708EE0606B2E1C66B8C3AFEA113A230E8B2F8EC0169C00E630BC29H" TargetMode="External"/><Relationship Id="rId104" Type="http://schemas.openxmlformats.org/officeDocument/2006/relationships/hyperlink" Target="consultantplus://offline/ref=4A4E15C9D178D1EFCD0384A71742708EE9696B28126CE5C9A7B31D382401D43889891A9D00E431C5BE24H" TargetMode="External"/><Relationship Id="rId125" Type="http://schemas.openxmlformats.org/officeDocument/2006/relationships/hyperlink" Target="consultantplus://offline/ref=4A4E15C9D178D1EFCD0384A71742708EE96B6A2F1D6BE5C9A7B31D382401D43889891A9D00E536CABE22H" TargetMode="External"/><Relationship Id="rId146" Type="http://schemas.openxmlformats.org/officeDocument/2006/relationships/hyperlink" Target="consultantplus://offline/ref=4A4E15C9D178D1EFCD0384A71742708EE96B6A2F1D6BE5C9A7B31D382401D43889891A9D00E536CABE2CH" TargetMode="External"/><Relationship Id="rId167" Type="http://schemas.openxmlformats.org/officeDocument/2006/relationships/hyperlink" Target="consultantplus://offline/ref=4A4E15C9D178D1EFCD0384A71742708EE96B6A2F1D6BE5C9A7B31D382401D43889891A9D00E536CABE22H" TargetMode="External"/><Relationship Id="rId188" Type="http://schemas.openxmlformats.org/officeDocument/2006/relationships/hyperlink" Target="consultantplus://offline/ref=4A4E15C9D178D1EFCD0384A71742708EE96B6A2F1D6BE5C9A7B31D382401D43889891A9D00E536CABE22H" TargetMode="External"/><Relationship Id="rId311" Type="http://schemas.openxmlformats.org/officeDocument/2006/relationships/hyperlink" Target="consultantplus://offline/ref=4A4E15C9D178D1EFCD0384A71742708EE96B6A2F1D6BE5C9A7B31D382401D43889891A9D00E53BCFBE27H" TargetMode="External"/><Relationship Id="rId71" Type="http://schemas.openxmlformats.org/officeDocument/2006/relationships/hyperlink" Target="consultantplus://offline/ref=4A4E15C9D178D1EFCD0384A71742708EE96B6A2F1D6BE5C9A7B31D382401D43889891A9D00E431C8BE25H" TargetMode="External"/><Relationship Id="rId92" Type="http://schemas.openxmlformats.org/officeDocument/2006/relationships/hyperlink" Target="consultantplus://offline/ref=4A4E15C9D178D1EFCD0384A71742708EE0606B2E1C66B8C3AFEA113A230E8B2F8EC0169C00E734BC2CH" TargetMode="External"/><Relationship Id="rId213" Type="http://schemas.openxmlformats.org/officeDocument/2006/relationships/hyperlink" Target="consultantplus://offline/ref=4A4E15C9D178D1EFCD0384A71742708EE96B6A2F1D6BE5C9A7B31D382401D43889891A9D00E536CABE22H" TargetMode="External"/><Relationship Id="rId234" Type="http://schemas.openxmlformats.org/officeDocument/2006/relationships/hyperlink" Target="consultantplus://offline/ref=4A4E15C9D178D1EFCD0384A71742708EE96B6A2F1D6BE5C9A7B31D382401D43889891A9D00E536CABE22H" TargetMode="External"/><Relationship Id="rId2" Type="http://schemas.openxmlformats.org/officeDocument/2006/relationships/settings" Target="settings.xml"/><Relationship Id="rId29" Type="http://schemas.openxmlformats.org/officeDocument/2006/relationships/hyperlink" Target="consultantplus://offline/ref=4A4E15C9D178D1EFCD0384A71742708EE0606B2E1C66B8C3AFEA113A230E8B2F8EC0169C00E734BC29H" TargetMode="External"/><Relationship Id="rId255" Type="http://schemas.openxmlformats.org/officeDocument/2006/relationships/hyperlink" Target="consultantplus://offline/ref=4A4E15C9D178D1EFCD0384A71742708EE96B6A2F1D6BE5C9A7B31D382401D43889891A9D00E536CABE22H" TargetMode="External"/><Relationship Id="rId276" Type="http://schemas.openxmlformats.org/officeDocument/2006/relationships/hyperlink" Target="consultantplus://offline/ref=4A4E15C9D178D1EFCD0384A71742708EE96B6A2F1D6BE5C9A7B31D382401D43889891A9D00E536CABE2CH" TargetMode="External"/><Relationship Id="rId297" Type="http://schemas.openxmlformats.org/officeDocument/2006/relationships/hyperlink" Target="consultantplus://offline/ref=4A4E15C9D178D1EFCD0384A71742708EE96B6A2F1D6BE5C9A7B31D382401D43889891A9D00E53BCFBE26H" TargetMode="External"/><Relationship Id="rId40" Type="http://schemas.openxmlformats.org/officeDocument/2006/relationships/hyperlink" Target="consultantplus://offline/ref=4A4E15C9D178D1EFCD0384A71742708EE96B6A2F1D6BE5C9A7B31D382401D43889891A9D00E533CEBE20H" TargetMode="External"/><Relationship Id="rId115" Type="http://schemas.openxmlformats.org/officeDocument/2006/relationships/hyperlink" Target="consultantplus://offline/ref=4A4E15C9D178D1EFCD0384A71742708EE9696B28126CE5C9A7B31D382401D43889891A9D00E433CDBE24H" TargetMode="External"/><Relationship Id="rId136" Type="http://schemas.openxmlformats.org/officeDocument/2006/relationships/hyperlink" Target="consultantplus://offline/ref=4A4E15C9D178D1EFCD0384A71742708EE96B6A2F1D6BE5C9A7B31D382401D43889891A9D00E536CABE22H" TargetMode="External"/><Relationship Id="rId157" Type="http://schemas.openxmlformats.org/officeDocument/2006/relationships/hyperlink" Target="consultantplus://offline/ref=4A4E15C9D178D1EFCD0384A71742708EE96B6A2F1D6BE5C9A7B31D382401D43889891A9D00E536CABE22H" TargetMode="External"/><Relationship Id="rId178" Type="http://schemas.openxmlformats.org/officeDocument/2006/relationships/hyperlink" Target="consultantplus://offline/ref=4A4E15C9D178D1EFCD0384A71742708EE96B6A2F1D6BE5C9A7B31D382401D43889891A9D00E536CABE22H" TargetMode="External"/><Relationship Id="rId301" Type="http://schemas.openxmlformats.org/officeDocument/2006/relationships/hyperlink" Target="consultantplus://offline/ref=4A4E15C9D178D1EFCD0384A71742708EE96B6A2F1D6BE5C9A7B31D382401D43889891A9D00E53BCFBE27H" TargetMode="External"/><Relationship Id="rId61" Type="http://schemas.openxmlformats.org/officeDocument/2006/relationships/hyperlink" Target="consultantplus://offline/ref=4A4E15C9D178D1EFCD0384A71742708EE9696B28126CE5C9A7B31D382401D43889891A9D00E431C5BE24H" TargetMode="External"/><Relationship Id="rId82" Type="http://schemas.openxmlformats.org/officeDocument/2006/relationships/hyperlink" Target="consultantplus://offline/ref=4A4E15C9D178D1EFCD0384A71742708EE9696B28126CE5C9A7B31D382401D43889891A9D00E437CCBE25H" TargetMode="External"/><Relationship Id="rId199" Type="http://schemas.openxmlformats.org/officeDocument/2006/relationships/hyperlink" Target="consultantplus://offline/ref=4A4E15C9D178D1EFCD0384A71742708EE96B6A2F1D6BE5C9A7B31D382401D43889891A9D00E536CABE2CH" TargetMode="External"/><Relationship Id="rId203" Type="http://schemas.openxmlformats.org/officeDocument/2006/relationships/hyperlink" Target="consultantplus://offline/ref=4A4E15C9D178D1EFCD0384A71742708EE96B6A2F1D6BE5C9A7B31D382401D43889891A9D00E536CABE2CH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3</Pages>
  <Words>-32766</Words>
  <Characters>-32766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</dc:title>
  <dc:subject/>
  <dc:creator>Кузовкова Дарья Александровна</dc:creator>
  <cp:keywords/>
  <dc:description/>
  <cp:lastModifiedBy>1</cp:lastModifiedBy>
  <cp:revision>2</cp:revision>
  <dcterms:created xsi:type="dcterms:W3CDTF">2015-08-03T06:18:00Z</dcterms:created>
  <dcterms:modified xsi:type="dcterms:W3CDTF">2015-08-03T06:18:00Z</dcterms:modified>
</cp:coreProperties>
</file>